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  <w:r w:rsidRPr="0088659B">
        <w:rPr>
          <w:rFonts w:ascii="Times New Roman" w:hAnsi="Times New Roman"/>
          <w:caps/>
          <w:sz w:val="24"/>
          <w:szCs w:val="24"/>
        </w:rPr>
        <w:t>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 ??????????" w:hAnsi="Times New Roman ??????????"/>
          <w:sz w:val="24"/>
          <w:szCs w:val="24"/>
        </w:rPr>
      </w:pPr>
      <w:r w:rsidRPr="0088659B">
        <w:rPr>
          <w:rFonts w:ascii="Times New Roman ??????????" w:hAnsi="Times New Roman ??????????"/>
          <w:b/>
          <w:bCs/>
          <w:sz w:val="24"/>
          <w:szCs w:val="24"/>
        </w:rPr>
        <w:t>МЕТОДИЧЕСКИЕ РЕКОМЕНДАЦИИ ПО ОРГАНИЗАЦИИ</w:t>
      </w:r>
      <w:r w:rsidRPr="0088659B">
        <w:rPr>
          <w:rFonts w:ascii="Times New Roman ??????????" w:hAnsi="Times New Roman ??????????"/>
          <w:b/>
          <w:bCs/>
          <w:sz w:val="24"/>
          <w:szCs w:val="24"/>
        </w:rPr>
        <w:br/>
        <w:t>УЧЕБНОЙ И ПРОИЗВОДСТВЕННОЙ ПРАКТИК</w:t>
      </w:r>
      <w:r w:rsidRPr="0088659B">
        <w:rPr>
          <w:rFonts w:ascii="Times New Roman ??????????" w:hAnsi="Times New Roman ??????????"/>
          <w:sz w:val="24"/>
          <w:szCs w:val="24"/>
        </w:rPr>
        <w:br/>
      </w:r>
    </w:p>
    <w:p w:rsidR="00467781" w:rsidRPr="0088659B" w:rsidRDefault="00467781" w:rsidP="00886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u w:val="single"/>
        </w:rPr>
      </w:pPr>
      <w:r w:rsidRPr="0088659B">
        <w:rPr>
          <w:rFonts w:ascii="Times New Roman" w:hAnsi="Times New Roman"/>
          <w:b/>
          <w:sz w:val="24"/>
          <w:szCs w:val="24"/>
        </w:rPr>
        <w:t>по профессиональному модулю</w:t>
      </w:r>
      <w:r w:rsidRPr="0088659B">
        <w:rPr>
          <w:rFonts w:ascii="Times New Roman" w:hAnsi="Times New Roman"/>
          <w:sz w:val="24"/>
          <w:szCs w:val="24"/>
        </w:rPr>
        <w:t xml:space="preserve"> </w:t>
      </w:r>
      <w:r w:rsidRPr="0075731E">
        <w:rPr>
          <w:rFonts w:ascii="Times New Roman" w:hAnsi="Times New Roman"/>
          <w:b/>
          <w:sz w:val="24"/>
          <w:szCs w:val="24"/>
          <w:u w:val="single"/>
        </w:rPr>
        <w:t>ПМ06  Участие в разработке технологических процессов в производстве швейной продукции</w:t>
      </w: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59B">
        <w:rPr>
          <w:rFonts w:ascii="Times New Roman" w:hAnsi="Times New Roman"/>
          <w:b/>
          <w:sz w:val="24"/>
          <w:szCs w:val="24"/>
        </w:rPr>
        <w:t>по специальности</w:t>
      </w:r>
      <w:r w:rsidRPr="0088659B">
        <w:rPr>
          <w:rFonts w:ascii="Times New Roman" w:hAnsi="Times New Roman"/>
          <w:sz w:val="24"/>
          <w:szCs w:val="24"/>
        </w:rPr>
        <w:t xml:space="preserve"> </w:t>
      </w:r>
      <w:r w:rsidRPr="0075731E">
        <w:rPr>
          <w:rFonts w:ascii="Times New Roman" w:hAnsi="Times New Roman"/>
          <w:b/>
          <w:sz w:val="24"/>
          <w:szCs w:val="24"/>
          <w:u w:val="single"/>
        </w:rPr>
        <w:t>54.02.01 Дизайн (конструирование, моделирование и технология швейных изделий)</w:t>
      </w: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Оренбург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8</w:t>
      </w:r>
    </w:p>
    <w:p w:rsidR="00467781" w:rsidRPr="0088659B" w:rsidRDefault="00467781" w:rsidP="0088659B">
      <w:pPr>
        <w:keepLines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t>УТВЕРЖДАЮ</w:t>
      </w:r>
      <w:r w:rsidRPr="0088659B">
        <w:rPr>
          <w:rFonts w:ascii="Times New Roman" w:hAnsi="Times New Roman"/>
        </w:rPr>
        <w:br/>
        <w:t>Заместитель директора УПР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t xml:space="preserve"> ________________________/Н.В. Горшенина/</w:t>
      </w:r>
      <w:r w:rsidRPr="0088659B">
        <w:rPr>
          <w:rFonts w:ascii="Times New Roman" w:hAnsi="Times New Roman"/>
        </w:rPr>
        <w:br/>
        <w:t>«___» ___________ 20   г.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br/>
      </w:r>
      <w:r w:rsidRPr="0088659B">
        <w:rPr>
          <w:rFonts w:ascii="Times New Roman" w:hAnsi="Times New Roman"/>
        </w:rPr>
        <w:br/>
        <w:t>РАССМОТРЕНЫ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t>на заседании МЦК__________________________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t>__________________________________________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t>Протокол № __ от «___» __________ 20   г.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  <w:r w:rsidRPr="0088659B">
        <w:rPr>
          <w:rFonts w:ascii="Times New Roman" w:hAnsi="Times New Roman"/>
        </w:rPr>
        <w:br/>
        <w:t xml:space="preserve">Председатель МЦК __________/_______________/ 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75731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8659B">
        <w:rPr>
          <w:rFonts w:ascii="Times New Roman" w:hAnsi="Times New Roman"/>
          <w:sz w:val="24"/>
          <w:szCs w:val="24"/>
        </w:rPr>
        <w:t>Методические рекомендации по организации учебной и производственной практики разработаны на основе: ФГОС по специальности</w:t>
      </w:r>
      <w:r w:rsidRPr="0088659B">
        <w:rPr>
          <w:rFonts w:ascii="Times New Roman" w:hAnsi="Times New Roman"/>
          <w:sz w:val="28"/>
          <w:szCs w:val="28"/>
        </w:rPr>
        <w:t xml:space="preserve"> </w:t>
      </w:r>
      <w:r w:rsidRPr="0075731E">
        <w:rPr>
          <w:rFonts w:ascii="Times New Roman" w:hAnsi="Times New Roman"/>
          <w:sz w:val="24"/>
          <w:szCs w:val="24"/>
        </w:rPr>
        <w:t>54.02.01 Дизайн (конструирование, моделирование и технология швейных изделий)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Разработчики: </w:t>
      </w:r>
      <w:r>
        <w:rPr>
          <w:rFonts w:ascii="Times New Roman" w:hAnsi="Times New Roman"/>
          <w:sz w:val="24"/>
          <w:szCs w:val="24"/>
        </w:rPr>
        <w:br/>
        <w:t xml:space="preserve">Глазкова </w:t>
      </w:r>
      <w:r w:rsidRPr="0088659B">
        <w:rPr>
          <w:rFonts w:ascii="Times New Roman" w:hAnsi="Times New Roman"/>
          <w:sz w:val="24"/>
          <w:szCs w:val="24"/>
        </w:rPr>
        <w:t>М.А., преподаватель высшей категории ГАПОУ 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467781" w:rsidRPr="0088659B" w:rsidRDefault="00467781" w:rsidP="0088659B">
      <w:pPr>
        <w:tabs>
          <w:tab w:val="left" w:pos="605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8659B">
        <w:rPr>
          <w:rFonts w:ascii="Times New Roman" w:hAnsi="Times New Roman"/>
          <w:sz w:val="28"/>
          <w:szCs w:val="28"/>
        </w:rPr>
        <w:tab/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88659B">
        <w:rPr>
          <w:rFonts w:ascii="Times New Roman" w:hAnsi="Times New Roman"/>
          <w:b/>
          <w:bCs/>
          <w:caps/>
          <w:sz w:val="24"/>
          <w:szCs w:val="24"/>
        </w:rPr>
        <w:t>Содержание</w:t>
      </w:r>
    </w:p>
    <w:tbl>
      <w:tblPr>
        <w:tblW w:w="0" w:type="auto"/>
        <w:tblLook w:val="00A0"/>
      </w:tblPr>
      <w:tblGrid>
        <w:gridCol w:w="8767"/>
        <w:gridCol w:w="785"/>
      </w:tblGrid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Стр.</w:t>
            </w: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41559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1. Общие положения ……………………………………………………………………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41559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2. Структура учебно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 практики ………………………………………………………...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41559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3.Структура производственной практики …………………………………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…………...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41559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4. Требования оформления отчетной документации по практике .…………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………..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415594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5. Информационное обеспечение учебной и 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роизводственной практики ………….</w:t>
            </w:r>
            <w:bookmarkStart w:id="0" w:name="_GoBack"/>
            <w:bookmarkEnd w:id="0"/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Приложения А Форма дневника по учебной практике 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Приложение Б Форма дневника по производственной практике 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Приложение В Форма титульного листа отчета …………………………………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Приложение Г Образец характеристики с предприятия 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…...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Приложение Д Образец аттестационного листа …………………………………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……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614E8C">
        <w:trPr>
          <w:trHeight w:val="485"/>
        </w:trPr>
        <w:tc>
          <w:tcPr>
            <w:tcW w:w="9322" w:type="dxa"/>
          </w:tcPr>
          <w:p w:rsidR="00467781" w:rsidRPr="009A01EA" w:rsidRDefault="00467781" w:rsidP="009A0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1EA">
              <w:rPr>
                <w:rFonts w:ascii="Times New Roman" w:hAnsi="Times New Roman"/>
                <w:sz w:val="24"/>
                <w:szCs w:val="24"/>
              </w:rPr>
              <w:t>Приложение Е технический рисунок фартука 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  <w:p w:rsidR="00467781" w:rsidRPr="0088659B" w:rsidRDefault="00467781" w:rsidP="009A01E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A01EA">
              <w:rPr>
                <w:rFonts w:ascii="Times New Roman" w:hAnsi="Times New Roman"/>
                <w:sz w:val="24"/>
                <w:szCs w:val="24"/>
              </w:rPr>
              <w:t>Приложение Ж технический рисунок платья………………………………………</w:t>
            </w:r>
            <w:r>
              <w:rPr>
                <w:rFonts w:ascii="Times New Roman" w:hAnsi="Times New Roman"/>
                <w:sz w:val="24"/>
                <w:szCs w:val="24"/>
              </w:rPr>
              <w:t>…..</w:t>
            </w: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9322" w:type="dxa"/>
          </w:tcPr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5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  <w:r w:rsidRPr="0088659B"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  <w:t>1. Общие положения</w:t>
      </w:r>
    </w:p>
    <w:p w:rsidR="00467781" w:rsidRPr="0088659B" w:rsidRDefault="00467781" w:rsidP="0088659B">
      <w:pPr>
        <w:shd w:val="clear" w:color="auto" w:fill="FFFFFF"/>
        <w:tabs>
          <w:tab w:val="left" w:pos="1134"/>
        </w:tabs>
        <w:spacing w:after="0"/>
        <w:ind w:right="57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ab/>
        <w:t xml:space="preserve">В соответствии с основной профессиональной образовательной программой по специальности </w:t>
      </w:r>
      <w:r w:rsidRPr="00016384">
        <w:rPr>
          <w:rFonts w:ascii="Times New Roman" w:hAnsi="Times New Roman"/>
          <w:sz w:val="24"/>
          <w:szCs w:val="24"/>
        </w:rPr>
        <w:t>54.02.01 Дизайн (конструирование, моделирование и технология швейных изделий)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88659B">
        <w:rPr>
          <w:rFonts w:ascii="Times New Roman" w:hAnsi="Times New Roman"/>
          <w:sz w:val="24"/>
          <w:szCs w:val="24"/>
        </w:rPr>
        <w:t>в процессе изу</w:t>
      </w:r>
      <w:r>
        <w:rPr>
          <w:rFonts w:ascii="Times New Roman" w:hAnsi="Times New Roman"/>
          <w:sz w:val="24"/>
          <w:szCs w:val="24"/>
        </w:rPr>
        <w:t>чения профессионального модуля «</w:t>
      </w:r>
      <w:r w:rsidRPr="00016384">
        <w:rPr>
          <w:rFonts w:ascii="Times New Roman" w:hAnsi="Times New Roman"/>
          <w:sz w:val="24"/>
          <w:szCs w:val="24"/>
        </w:rPr>
        <w:t>ПМ06  Участие в разработке технологических процессов в производстве швейной продукции</w:t>
      </w:r>
      <w:r>
        <w:rPr>
          <w:rFonts w:ascii="Times New Roman" w:hAnsi="Times New Roman"/>
          <w:sz w:val="24"/>
          <w:szCs w:val="24"/>
        </w:rPr>
        <w:t>»</w:t>
      </w:r>
      <w:r w:rsidRPr="0088659B">
        <w:rPr>
          <w:rFonts w:ascii="Times New Roman" w:hAnsi="Times New Roman"/>
          <w:sz w:val="24"/>
          <w:szCs w:val="24"/>
        </w:rPr>
        <w:t xml:space="preserve"> предусматривается прохождение учебной  и производственной практики.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Целью практики</w:t>
      </w:r>
      <w:r w:rsidRPr="0088659B">
        <w:rPr>
          <w:rFonts w:ascii="Times New Roman" w:hAnsi="Times New Roman"/>
          <w:sz w:val="24"/>
          <w:szCs w:val="24"/>
        </w:rPr>
        <w:t xml:space="preserve"> является комплексное освоение студентами всех видов профессиональной деятельности по специальности </w:t>
      </w:r>
      <w:r w:rsidRPr="00016384">
        <w:rPr>
          <w:rFonts w:ascii="Times New Roman" w:hAnsi="Times New Roman"/>
          <w:sz w:val="24"/>
          <w:szCs w:val="24"/>
        </w:rPr>
        <w:t>54.02.01 Дизайн (конструирование, моделирование и технология швейных изделий)</w:t>
      </w:r>
      <w:r w:rsidRPr="0088659B">
        <w:rPr>
          <w:rFonts w:ascii="Times New Roman" w:hAnsi="Times New Roman"/>
          <w:sz w:val="24"/>
          <w:szCs w:val="24"/>
        </w:rPr>
        <w:t>, формирование общих и профессиональных компетенций и приобретение опыта практической работы по специальности.</w:t>
      </w:r>
    </w:p>
    <w:p w:rsidR="00467781" w:rsidRPr="0088659B" w:rsidRDefault="00467781" w:rsidP="0088659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В результате освоения программы учебной практики обучающийся должен: </w:t>
      </w:r>
      <w:r w:rsidRPr="0088659B">
        <w:rPr>
          <w:rFonts w:ascii="Times New Roman" w:hAnsi="Times New Roman"/>
          <w:b/>
          <w:sz w:val="24"/>
          <w:szCs w:val="24"/>
        </w:rPr>
        <w:t>сформировать первоначальный практический опыт: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изготовления швейных изделий;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работы с эскизами;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распознавания составных частей деталей изделий и их конструкций;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работы на различном швейном оборуд</w:t>
      </w:r>
      <w:r>
        <w:rPr>
          <w:rFonts w:ascii="Times New Roman" w:hAnsi="Times New Roman"/>
          <w:sz w:val="24"/>
          <w:szCs w:val="24"/>
          <w:lang w:eastAsia="ru-RU"/>
        </w:rPr>
        <w:t>овании с применением средств ма</w:t>
      </w:r>
      <w:r w:rsidRPr="00016384">
        <w:rPr>
          <w:rFonts w:ascii="Times New Roman" w:hAnsi="Times New Roman"/>
          <w:sz w:val="24"/>
          <w:szCs w:val="24"/>
          <w:lang w:eastAsia="ru-RU"/>
        </w:rPr>
        <w:t>лой механизации;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поиска оптимальных способов обработки швейных изделий различных ассортиментных групп;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выполнения влажно-тепловых работ;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поиска информации, нормативных документов.</w:t>
      </w:r>
    </w:p>
    <w:p w:rsidR="00467781" w:rsidRPr="00924EBC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24EBC">
        <w:rPr>
          <w:rFonts w:ascii="Times New Roman" w:hAnsi="Times New Roman"/>
          <w:b/>
          <w:sz w:val="24"/>
          <w:szCs w:val="24"/>
          <w:lang w:eastAsia="ru-RU"/>
        </w:rPr>
        <w:t xml:space="preserve">уметь: 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сопоставлять наличие количества деталей кроя с эскизом;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визуально определять правильность выкраивания деталей кроя;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 эскизу определять правильность выкраивания формы деталей;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заправлять, налаживать и проводить мелкий ре</w:t>
      </w:r>
      <w:r>
        <w:rPr>
          <w:rFonts w:ascii="Times New Roman" w:hAnsi="Times New Roman"/>
          <w:sz w:val="24"/>
          <w:szCs w:val="24"/>
          <w:lang w:eastAsia="ru-RU"/>
        </w:rPr>
        <w:t>монт швейного оборудова</w:t>
      </w:r>
      <w:r w:rsidRPr="00016384">
        <w:rPr>
          <w:rFonts w:ascii="Times New Roman" w:hAnsi="Times New Roman"/>
          <w:sz w:val="24"/>
          <w:szCs w:val="24"/>
          <w:lang w:eastAsia="ru-RU"/>
        </w:rPr>
        <w:t>ния;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пользоваться оборудованием для влажно-тепловых работ;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соблюдать требования безопасного труда на рабочих местах и правила пожарной безопасности в мастерских;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работать на современном оборудовании с применением средств малой механизации;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выбирать технологическую последова</w:t>
      </w:r>
      <w:r>
        <w:rPr>
          <w:rFonts w:ascii="Times New Roman" w:hAnsi="Times New Roman"/>
          <w:sz w:val="24"/>
          <w:szCs w:val="24"/>
          <w:lang w:eastAsia="ru-RU"/>
        </w:rPr>
        <w:t>тельность обработки швейного из</w:t>
      </w:r>
      <w:r w:rsidRPr="00016384">
        <w:rPr>
          <w:rFonts w:ascii="Times New Roman" w:hAnsi="Times New Roman"/>
          <w:sz w:val="24"/>
          <w:szCs w:val="24"/>
          <w:lang w:eastAsia="ru-RU"/>
        </w:rPr>
        <w:t>делия в соответствии с изготавливаемой мод</w:t>
      </w:r>
      <w:r>
        <w:rPr>
          <w:rFonts w:ascii="Times New Roman" w:hAnsi="Times New Roman"/>
          <w:sz w:val="24"/>
          <w:szCs w:val="24"/>
          <w:lang w:eastAsia="ru-RU"/>
        </w:rPr>
        <w:t>елью по разделению труда или ин</w:t>
      </w:r>
      <w:r w:rsidRPr="00016384">
        <w:rPr>
          <w:rFonts w:ascii="Times New Roman" w:hAnsi="Times New Roman"/>
          <w:sz w:val="24"/>
          <w:szCs w:val="24"/>
          <w:lang w:eastAsia="ru-RU"/>
        </w:rPr>
        <w:t>дивидуально;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применять современные методы обработки швейных изделий;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читать технический рисунок;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016384">
        <w:rPr>
          <w:rFonts w:ascii="Times New Roman" w:hAnsi="Times New Roman"/>
          <w:sz w:val="24"/>
          <w:szCs w:val="24"/>
          <w:lang w:eastAsia="ru-RU"/>
        </w:rPr>
        <w:t>выполнять операции влажно-тепловой обработки (ВТО) в соответствии с нормативными требованиями;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пользоваться инструкцинно-технологическими картами;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пользоваться техническими условиями (ТУ), отраслевыми стандартами (ОСТ), Государственными стандартами (ГОСТ).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16384">
        <w:rPr>
          <w:rFonts w:ascii="Times New Roman" w:hAnsi="Times New Roman"/>
          <w:b/>
          <w:sz w:val="24"/>
          <w:szCs w:val="24"/>
          <w:lang w:eastAsia="ru-RU"/>
        </w:rPr>
        <w:t>знать: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 форму и названия деталей кроя;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определение долевой и уточной нити;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заправку универсального и специального швейного оборудования;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причины возникновения неполадок и их устранение;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регулировки натяжения верхней и нижней нитей;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оборудование для влажно-тепловых работ и способы ухода за ним;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 w:rsidRPr="00016384">
        <w:rPr>
          <w:rFonts w:ascii="Times New Roman" w:hAnsi="Times New Roman"/>
          <w:sz w:val="24"/>
          <w:szCs w:val="24"/>
          <w:lang w:eastAsia="ru-RU"/>
        </w:rPr>
        <w:t>правила безопасного труда при выполн</w:t>
      </w:r>
      <w:r>
        <w:rPr>
          <w:rFonts w:ascii="Times New Roman" w:hAnsi="Times New Roman"/>
          <w:sz w:val="24"/>
          <w:szCs w:val="24"/>
          <w:lang w:eastAsia="ru-RU"/>
        </w:rPr>
        <w:t>ении различных видов работ и по</w:t>
      </w:r>
      <w:r w:rsidRPr="00016384">
        <w:rPr>
          <w:rFonts w:ascii="Times New Roman" w:hAnsi="Times New Roman"/>
          <w:sz w:val="24"/>
          <w:szCs w:val="24"/>
          <w:lang w:eastAsia="ru-RU"/>
        </w:rPr>
        <w:t>жарной безопасности;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современное (новейшее) оборудование;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технологический процесс изготовления изделий;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виды технологической обработки изделий одежды;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ВТО деталей одежды различных ассортиментных групп;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 xml:space="preserve">- современные технологии обработки швейных изделий; 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технические требования к выполнению операций ВТО;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технологические режимы ВТО деталей одежды различных ассортиментных групп;</w:t>
      </w:r>
    </w:p>
    <w:p w:rsidR="00467781" w:rsidRPr="00016384" w:rsidRDefault="00467781" w:rsidP="00016384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16384">
        <w:rPr>
          <w:rFonts w:ascii="Times New Roman" w:hAnsi="Times New Roman"/>
          <w:sz w:val="24"/>
          <w:szCs w:val="24"/>
          <w:lang w:eastAsia="ru-RU"/>
        </w:rPr>
        <w:t>- действующие стандарты и технические условия на швейные изделия.</w:t>
      </w:r>
    </w:p>
    <w:p w:rsidR="00467781" w:rsidRPr="0088659B" w:rsidRDefault="00467781" w:rsidP="0088659B">
      <w:pPr>
        <w:tabs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сформировать профессиональные и общие компетенции: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361"/>
        <w:gridCol w:w="5812"/>
      </w:tblGrid>
      <w:tr w:rsidR="00467781" w:rsidRPr="00005518" w:rsidTr="00A0559E">
        <w:tc>
          <w:tcPr>
            <w:tcW w:w="4361" w:type="dxa"/>
            <w:vAlign w:val="center"/>
          </w:tcPr>
          <w:p w:rsidR="00467781" w:rsidRPr="00BE3A5B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BE3A5B">
              <w:rPr>
                <w:rFonts w:ascii="Times New Roman" w:hAnsi="Times New Roman"/>
                <w:b/>
                <w:szCs w:val="24"/>
              </w:rPr>
              <w:t>Наименование компетенции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sz w:val="20"/>
                <w:szCs w:val="24"/>
              </w:rPr>
            </w:pPr>
            <w:r w:rsidRPr="00A0559E">
              <w:rPr>
                <w:rFonts w:ascii="Times New Roman" w:hAnsi="Times New Roman"/>
                <w:b/>
                <w:sz w:val="20"/>
                <w:szCs w:val="24"/>
              </w:rPr>
              <w:t>Показатели оценки результата (ПК)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BE3A5B" w:rsidRDefault="00467781" w:rsidP="00A0559E">
            <w:pPr>
              <w:spacing w:after="0"/>
              <w:rPr>
                <w:rFonts w:ascii="Times New Roman" w:hAnsi="Times New Roman"/>
                <w:szCs w:val="18"/>
              </w:rPr>
            </w:pPr>
            <w:r w:rsidRPr="00BE3A5B">
              <w:rPr>
                <w:rFonts w:ascii="Times New Roman" w:hAnsi="Times New Roman"/>
                <w:szCs w:val="18"/>
              </w:rPr>
              <w:t>ПК 6.1</w:t>
            </w:r>
            <w:r w:rsidRPr="00BE3A5B">
              <w:rPr>
                <w:rFonts w:ascii="Times New Roman" w:hAnsi="Times New Roman"/>
                <w:szCs w:val="18"/>
              </w:rPr>
              <w:tab/>
              <w:t>Выбирать рациональные способы технологии и технологические режимы производства швейных изделий</w:t>
            </w:r>
          </w:p>
          <w:p w:rsidR="00467781" w:rsidRPr="00BE3A5B" w:rsidRDefault="00467781" w:rsidP="00A0559E">
            <w:pPr>
              <w:spacing w:after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наличия деталей кроя  в соответствии с эскизом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правильности  выкраивания деталей кроя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 xml:space="preserve">- подготовка  оборудования для выполнения влажно-тепловых работ 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технологической последовательности обработки узлов и швейных изделий различного ассортимента;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режимов и  методов обработки  узлов и швейных изделий различного ассортимента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BE3A5B" w:rsidRDefault="00467781" w:rsidP="00A0559E">
            <w:pPr>
              <w:spacing w:after="0"/>
              <w:rPr>
                <w:rFonts w:ascii="Times New Roman" w:hAnsi="Times New Roman"/>
                <w:szCs w:val="18"/>
              </w:rPr>
            </w:pPr>
            <w:r w:rsidRPr="00BE3A5B">
              <w:rPr>
                <w:rFonts w:ascii="Times New Roman" w:hAnsi="Times New Roman"/>
                <w:szCs w:val="18"/>
              </w:rPr>
              <w:t>ПК 6.2</w:t>
            </w:r>
            <w:r w:rsidRPr="00BE3A5B">
              <w:rPr>
                <w:rFonts w:ascii="Times New Roman" w:hAnsi="Times New Roman"/>
                <w:szCs w:val="18"/>
              </w:rPr>
              <w:tab/>
              <w:t>Выполнять экономические раскладки лекал (шаблонов)</w:t>
            </w:r>
          </w:p>
          <w:p w:rsidR="00467781" w:rsidRPr="00BE3A5B" w:rsidRDefault="00467781" w:rsidP="00A0559E">
            <w:pPr>
              <w:spacing w:after="0"/>
              <w:rPr>
                <w:rFonts w:ascii="Times New Roman" w:hAnsi="Times New Roman"/>
                <w:szCs w:val="18"/>
              </w:rPr>
            </w:pP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названия деталей кроя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определение долевой и уточной нити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выбор швейного оборудования и оборудования для выполнения ВТО для изделий различного ассортимента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выполнение влажно-тепловых работ на оборудование для ВТО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выполнение работ на различном швейном оборудовании с применением средств малой механизации;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BE3A5B" w:rsidRDefault="00467781" w:rsidP="00A0559E">
            <w:pPr>
              <w:spacing w:after="0"/>
              <w:rPr>
                <w:rFonts w:ascii="Times New Roman" w:hAnsi="Times New Roman"/>
                <w:szCs w:val="18"/>
              </w:rPr>
            </w:pPr>
            <w:r w:rsidRPr="00BE3A5B">
              <w:rPr>
                <w:rFonts w:ascii="Times New Roman" w:hAnsi="Times New Roman"/>
                <w:szCs w:val="18"/>
              </w:rPr>
              <w:t>ПК 6.3</w:t>
            </w:r>
            <w:r w:rsidRPr="00BE3A5B">
              <w:rPr>
                <w:rFonts w:ascii="Times New Roman" w:hAnsi="Times New Roman"/>
                <w:szCs w:val="18"/>
              </w:rPr>
              <w:tab/>
              <w:t xml:space="preserve">Осуществлять технический контроль качества выпускаемой продукции 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 xml:space="preserve">- выполнение ВТО деталей одежды различных ассортиментных групп 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соблюдение правил безопасности труд на рабочих местах и правил пожарной безопасности в мастерских;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чтение технического рисунка;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использование ИТК;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sz w:val="24"/>
                <w:szCs w:val="24"/>
              </w:rPr>
              <w:t>- применение отраслевых (ОСТ),  Государственных стандартов (ГОСТ);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ОК 1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выполнение учебных обязанностей при освоении профессиональной деятельности в соответствии с правилами внутреннего распорядка;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  <w:b/>
              </w:rPr>
              <w:t xml:space="preserve">- </w:t>
            </w:r>
            <w:r w:rsidRPr="00A0559E">
              <w:rPr>
                <w:rFonts w:ascii="Times New Roman" w:hAnsi="Times New Roman"/>
              </w:rPr>
              <w:t>активное участие в конкурсах профессионального мастерства, в исследовательской работе, в  конкурсах творческого мастерства;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 xml:space="preserve">- инициативность в процессе освоения профессиональной деятельности (участие в неделях профмастерства, проведении  тематических мероприятий, выпуске стенгазет, выполнение презентаций, слайд-шоу и т.д.) 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активность</w:t>
            </w:r>
            <w:r w:rsidRPr="00A0559E">
              <w:rPr>
                <w:rFonts w:ascii="Times New Roman" w:hAnsi="Times New Roman"/>
                <w:bCs/>
              </w:rPr>
              <w:t xml:space="preserve"> в </w:t>
            </w:r>
            <w:r w:rsidRPr="00A0559E">
              <w:rPr>
                <w:rFonts w:ascii="Times New Roman" w:hAnsi="Times New Roman"/>
              </w:rPr>
              <w:t>поиске и разработке новых методов  в обработке изделий;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- наличие положительных отзывов по итогам производственной практики;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ОК 2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обоснование выбора и применения методов и способов решения профессиональных задач в области разработки технологических процессов;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- демонстрация эффективности и качества выполнения профессиональных задач.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ОК 3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- демонстрация способности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ОК 4 Осуществлять поиск и использование информации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- оперативность поиска, рациональность отбора и результативность использования информации необходимой для эффективного выполнения профессиональных задач.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ОК 5. Использовать информационно-коммуникационные технологии в профессиональной деятельности</w:t>
            </w:r>
          </w:p>
          <w:p w:rsidR="00467781" w:rsidRPr="00A0559E" w:rsidRDefault="00467781" w:rsidP="00A0559E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результативность и эффективность применения информационно-коммуникационных технологий  при оформлении презентаций, слайд-шоу, выполнении отчётов, рефератов, докладов, самостоятельной работы и прочее.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ОК 6. Работать в коллективе, эффективно общаться с коллегами, руководством, потребителями.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конструктивность взаимодействия с обучающимися, преподавателями и руководителями производственной практики в ходе обучения и при решении профессиональных задач;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чёткое выполнение обязанностей при работе в бригаде или выполнении задания индивидуально;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соблюдение норм профессиональной этики 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ОК 7 Брать на себя ответственность за работу членов команды (подчиненных), за результат выполнения заданий.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 xml:space="preserve">- проявление ответственности за работу коллектива и конечный  результат;  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559E">
              <w:rPr>
                <w:rFonts w:ascii="Times New Roman" w:hAnsi="Times New Roman"/>
              </w:rPr>
              <w:t>- проведение самоанализа  и коррекции результатов выполнения заданий.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ОК 8</w:t>
            </w:r>
            <w:r w:rsidRPr="00A0559E">
              <w:rPr>
                <w:rFonts w:ascii="Times New Roman" w:hAnsi="Times New Roman"/>
              </w:rPr>
              <w:tab/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самостоятельное определение задач профессионального и личностного развития;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-занимается самообразованием;</w:t>
            </w:r>
          </w:p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осознанное планирование повышение квалификации.</w:t>
            </w:r>
          </w:p>
        </w:tc>
      </w:tr>
      <w:tr w:rsidR="00467781" w:rsidRPr="00005518" w:rsidTr="00A0559E">
        <w:tc>
          <w:tcPr>
            <w:tcW w:w="4361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ОК 9</w:t>
            </w:r>
            <w:r w:rsidRPr="00A0559E">
              <w:rPr>
                <w:rFonts w:ascii="Times New Roman" w:hAnsi="Times New Roman"/>
              </w:rPr>
              <w:tab/>
              <w:t>Ориентироваться в условиях частой смены технологий в профессиональной деятельности</w:t>
            </w:r>
          </w:p>
        </w:tc>
        <w:tc>
          <w:tcPr>
            <w:tcW w:w="5812" w:type="dxa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</w:rPr>
            </w:pPr>
            <w:r w:rsidRPr="00A0559E">
              <w:rPr>
                <w:rFonts w:ascii="Times New Roman" w:hAnsi="Times New Roman"/>
              </w:rPr>
              <w:t>- отслеживание изменений в области профессиональной деятельности;</w:t>
            </w:r>
            <w:r w:rsidRPr="00A0559E">
              <w:rPr>
                <w:rFonts w:ascii="Times New Roman" w:hAnsi="Times New Roman"/>
              </w:rPr>
              <w:br/>
              <w:t>- внесение изменений в свою деятельность в соответствии с произошедшими изменениями.</w:t>
            </w:r>
          </w:p>
        </w:tc>
      </w:tr>
    </w:tbl>
    <w:p w:rsidR="00467781" w:rsidRPr="0088659B" w:rsidRDefault="00467781" w:rsidP="00886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659B">
        <w:rPr>
          <w:rFonts w:ascii="Times New Roman" w:hAnsi="Times New Roman"/>
          <w:b/>
          <w:bCs/>
          <w:sz w:val="24"/>
          <w:szCs w:val="24"/>
        </w:rPr>
        <w:t>Формы контроля:</w:t>
      </w:r>
    </w:p>
    <w:p w:rsidR="00467781" w:rsidRPr="0088659B" w:rsidRDefault="00467781" w:rsidP="0088659B">
      <w:pPr>
        <w:spacing w:after="0"/>
        <w:rPr>
          <w:rFonts w:ascii="Times New Roman" w:hAnsi="Times New Roman"/>
          <w:bCs/>
          <w:sz w:val="24"/>
          <w:szCs w:val="24"/>
        </w:rPr>
      </w:pPr>
      <w:r w:rsidRPr="0088659B">
        <w:rPr>
          <w:rFonts w:ascii="Times New Roman" w:hAnsi="Times New Roman"/>
          <w:bCs/>
          <w:sz w:val="24"/>
          <w:szCs w:val="24"/>
        </w:rPr>
        <w:t>учебная практика 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88659B">
        <w:rPr>
          <w:rFonts w:ascii="Times New Roman" w:hAnsi="Times New Roman"/>
          <w:bCs/>
          <w:sz w:val="24"/>
          <w:szCs w:val="24"/>
        </w:rPr>
        <w:t>дифференцированный зачет</w:t>
      </w:r>
      <w:r>
        <w:rPr>
          <w:rFonts w:ascii="Times New Roman" w:hAnsi="Times New Roman"/>
          <w:bCs/>
          <w:sz w:val="24"/>
          <w:szCs w:val="24"/>
        </w:rPr>
        <w:t>;</w:t>
      </w:r>
    </w:p>
    <w:p w:rsidR="00467781" w:rsidRPr="0088659B" w:rsidRDefault="00467781" w:rsidP="0088659B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88659B">
        <w:rPr>
          <w:rFonts w:ascii="Times New Roman" w:hAnsi="Times New Roman"/>
          <w:bCs/>
          <w:sz w:val="24"/>
          <w:szCs w:val="24"/>
        </w:rPr>
        <w:t>производственная практика</w:t>
      </w:r>
      <w:r w:rsidRPr="0088659B">
        <w:rPr>
          <w:rFonts w:ascii="Times New Roman" w:hAnsi="Times New Roman"/>
          <w:b/>
          <w:bCs/>
          <w:sz w:val="24"/>
          <w:szCs w:val="24"/>
        </w:rPr>
        <w:t xml:space="preserve"> –</w:t>
      </w:r>
      <w:r w:rsidRPr="001B3003">
        <w:t xml:space="preserve"> </w:t>
      </w:r>
      <w:r w:rsidRPr="00A0559E">
        <w:rPr>
          <w:rFonts w:ascii="Times New Roman" w:hAnsi="Times New Roman"/>
          <w:bCs/>
          <w:sz w:val="24"/>
          <w:szCs w:val="24"/>
        </w:rPr>
        <w:t>дифференцированный зачет</w:t>
      </w:r>
    </w:p>
    <w:p w:rsidR="00467781" w:rsidRPr="0088659B" w:rsidRDefault="00467781" w:rsidP="0088659B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  <w:bookmarkStart w:id="1" w:name="_Toc317935163"/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Pr="0088659B" w:rsidRDefault="00467781" w:rsidP="0088659B">
      <w:pPr>
        <w:widowControl w:val="0"/>
        <w:spacing w:after="0"/>
        <w:outlineLvl w:val="0"/>
        <w:rPr>
          <w:rFonts w:ascii="Times New Roman" w:hAnsi="Times New Roman"/>
          <w:b/>
          <w:bC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8659B">
        <w:rPr>
          <w:rFonts w:ascii="Times New Roman" w:hAnsi="Times New Roman"/>
          <w:b/>
          <w:bCs/>
          <w:sz w:val="24"/>
          <w:szCs w:val="24"/>
        </w:rPr>
        <w:t>1.5. График практики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0"/>
        <w:gridCol w:w="55"/>
        <w:gridCol w:w="1255"/>
        <w:gridCol w:w="21"/>
        <w:gridCol w:w="4253"/>
        <w:gridCol w:w="850"/>
        <w:gridCol w:w="2977"/>
      </w:tblGrid>
      <w:tr w:rsidR="00467781" w:rsidRPr="00005518" w:rsidTr="00A0559E">
        <w:tc>
          <w:tcPr>
            <w:tcW w:w="675" w:type="dxa"/>
            <w:gridSpan w:val="2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55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Курс</w:t>
            </w:r>
          </w:p>
        </w:tc>
        <w:tc>
          <w:tcPr>
            <w:tcW w:w="1276" w:type="dxa"/>
            <w:gridSpan w:val="2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 ??????????" w:hAnsi="Times New Roman ??????????"/>
                <w:b/>
                <w:color w:val="000000"/>
                <w:spacing w:val="-4"/>
                <w:sz w:val="20"/>
                <w:szCs w:val="20"/>
              </w:rPr>
            </w:pPr>
            <w:r w:rsidRPr="00A0559E">
              <w:rPr>
                <w:rFonts w:ascii="Times New Roman ??????????" w:hAnsi="Times New Roman ??????????"/>
                <w:b/>
                <w:color w:val="000000"/>
                <w:spacing w:val="-4"/>
                <w:sz w:val="20"/>
                <w:szCs w:val="20"/>
              </w:rPr>
              <w:t>Семестр проведения разделов практики</w:t>
            </w:r>
          </w:p>
        </w:tc>
        <w:tc>
          <w:tcPr>
            <w:tcW w:w="4253" w:type="dxa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55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Место практики (или разделов практики) в образовательной программе</w:t>
            </w:r>
          </w:p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55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2977" w:type="dxa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A0559E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Место проведения</w:t>
            </w:r>
          </w:p>
        </w:tc>
      </w:tr>
      <w:tr w:rsidR="00467781" w:rsidRPr="00005518" w:rsidTr="00A0559E">
        <w:tc>
          <w:tcPr>
            <w:tcW w:w="675" w:type="dxa"/>
            <w:gridSpan w:val="2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УЧЕБНАЯ ПРАКТИКА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216</w:t>
            </w:r>
          </w:p>
        </w:tc>
        <w:tc>
          <w:tcPr>
            <w:tcW w:w="2977" w:type="dxa"/>
            <w:vMerge w:val="restart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</w:rPr>
              <w:t>ГАПОУ «ОГК»</w:t>
            </w:r>
          </w:p>
        </w:tc>
      </w:tr>
      <w:tr w:rsidR="00467781" w:rsidRPr="00005518" w:rsidTr="00A0559E">
        <w:tc>
          <w:tcPr>
            <w:tcW w:w="675" w:type="dxa"/>
            <w:gridSpan w:val="2"/>
            <w:vMerge w:val="restart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276" w:type="dxa"/>
            <w:gridSpan w:val="2"/>
            <w:vMerge w:val="restart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>Раздел 1. Изготовление  постельных  комплектов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2.  </w:t>
            </w: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Изготовление  фартука и косынки; 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3.  </w:t>
            </w: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Изготовление ночной сорочки.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Раздел 4. </w:t>
            </w: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Изготовление женского халата; 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5. Изготовление  женского платья (сарафана)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0559E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Раздел 6. Изготовление поясного изделия, юбки (брюк).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0559E">
              <w:rPr>
                <w:rFonts w:ascii="Times New Roman" w:hAnsi="Times New Roman"/>
                <w:color w:val="000000"/>
              </w:rPr>
              <w:t>24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7514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550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</w:rPr>
            </w:pPr>
            <w:r w:rsidRPr="00A0559E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6204" w:type="dxa"/>
            <w:gridSpan w:val="5"/>
          </w:tcPr>
          <w:p w:rsidR="00467781" w:rsidRPr="00A0559E" w:rsidRDefault="00467781" w:rsidP="00A0559E">
            <w:pPr>
              <w:spacing w:after="0"/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/>
                <w:bCs/>
                <w:color w:val="000000"/>
              </w:rPr>
              <w:t>ПРОИЗВОДСТВЕННАЯ  ПРАКТИКА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72</w:t>
            </w:r>
          </w:p>
        </w:tc>
        <w:tc>
          <w:tcPr>
            <w:tcW w:w="2977" w:type="dxa"/>
            <w:vMerge w:val="restart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color w:val="000000"/>
              </w:rPr>
              <w:t>Швейные организации, предприятия, ателье</w:t>
            </w:r>
          </w:p>
        </w:tc>
      </w:tr>
      <w:tr w:rsidR="00467781" w:rsidRPr="00005518" w:rsidTr="00A0559E">
        <w:trPr>
          <w:trHeight w:val="171"/>
        </w:trPr>
        <w:tc>
          <w:tcPr>
            <w:tcW w:w="620" w:type="dxa"/>
            <w:vMerge w:val="restart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559E">
              <w:rPr>
                <w:rFonts w:ascii="Times New Roman" w:hAnsi="Times New Roman"/>
                <w:b/>
                <w:bCs/>
                <w:color w:val="000000"/>
              </w:rPr>
              <w:t>3</w:t>
            </w:r>
          </w:p>
        </w:tc>
        <w:tc>
          <w:tcPr>
            <w:tcW w:w="1310" w:type="dxa"/>
            <w:gridSpan w:val="2"/>
            <w:vMerge w:val="restart"/>
            <w:vAlign w:val="center"/>
          </w:tcPr>
          <w:p w:rsidR="00467781" w:rsidRPr="00A0559E" w:rsidRDefault="00467781" w:rsidP="00A0559E">
            <w:pPr>
              <w:spacing w:after="0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A0559E">
              <w:rPr>
                <w:rFonts w:ascii="Times New Roman" w:hAnsi="Times New Roman"/>
                <w:b/>
                <w:bCs/>
                <w:color w:val="000000"/>
              </w:rPr>
              <w:t>4</w:t>
            </w:r>
          </w:p>
        </w:tc>
        <w:tc>
          <w:tcPr>
            <w:tcW w:w="4274" w:type="dxa"/>
            <w:gridSpan w:val="2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Раздел 1. </w:t>
            </w:r>
            <w:r w:rsidRPr="00A0559E">
              <w:rPr>
                <w:rFonts w:ascii="Times New Roman" w:hAnsi="Times New Roman"/>
                <w:bCs/>
                <w:color w:val="000000"/>
              </w:rPr>
              <w:t>Изготовление женского платья.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30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rPr>
          <w:trHeight w:val="190"/>
        </w:trPr>
        <w:tc>
          <w:tcPr>
            <w:tcW w:w="6204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586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74" w:type="dxa"/>
            <w:gridSpan w:val="2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 xml:space="preserve">Раздел 2. </w:t>
            </w:r>
            <w:r w:rsidRPr="00A0559E">
              <w:rPr>
                <w:rFonts w:ascii="Times New Roman" w:hAnsi="Times New Roman"/>
                <w:bCs/>
                <w:color w:val="000000"/>
              </w:rPr>
              <w:t>Изготовление  женского костюма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36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rPr>
          <w:trHeight w:val="190"/>
        </w:trPr>
        <w:tc>
          <w:tcPr>
            <w:tcW w:w="6204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2586" w:type="dxa"/>
            <w:gridSpan w:val="2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</w:p>
        </w:tc>
        <w:tc>
          <w:tcPr>
            <w:tcW w:w="4274" w:type="dxa"/>
            <w:gridSpan w:val="2"/>
          </w:tcPr>
          <w:p w:rsidR="00467781" w:rsidRPr="00A0559E" w:rsidRDefault="00467781" w:rsidP="00A0559E">
            <w:pPr>
              <w:spacing w:after="0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A0559E">
              <w:rPr>
                <w:rFonts w:ascii="Times New Roman" w:hAnsi="Times New Roman"/>
                <w:bCs/>
                <w:color w:val="000000"/>
              </w:rPr>
              <w:t>Дифференцированный зачёт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/>
                <w:color w:val="000000"/>
              </w:rPr>
            </w:pPr>
            <w:r w:rsidRPr="00A0559E">
              <w:rPr>
                <w:rFonts w:ascii="Times New Roman" w:hAnsi="Times New Roman"/>
                <w:b/>
                <w:color w:val="000000"/>
              </w:rPr>
              <w:t>6</w:t>
            </w:r>
          </w:p>
        </w:tc>
        <w:tc>
          <w:tcPr>
            <w:tcW w:w="2977" w:type="dxa"/>
            <w:vMerge/>
            <w:vAlign w:val="center"/>
          </w:tcPr>
          <w:p w:rsidR="00467781" w:rsidRPr="00A0559E" w:rsidRDefault="00467781" w:rsidP="00A0559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67781" w:rsidRPr="00005518" w:rsidTr="00A0559E">
        <w:tc>
          <w:tcPr>
            <w:tcW w:w="6204" w:type="dxa"/>
            <w:gridSpan w:val="5"/>
          </w:tcPr>
          <w:p w:rsidR="00467781" w:rsidRPr="00A0559E" w:rsidRDefault="00467781" w:rsidP="00A0559E">
            <w:pPr>
              <w:spacing w:after="0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850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0559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288</w:t>
            </w:r>
          </w:p>
        </w:tc>
        <w:tc>
          <w:tcPr>
            <w:tcW w:w="2977" w:type="dxa"/>
          </w:tcPr>
          <w:p w:rsidR="00467781" w:rsidRPr="00A0559E" w:rsidRDefault="00467781" w:rsidP="00A0559E">
            <w:pPr>
              <w:spacing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widowControl w:val="0"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widowControl w:val="0"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widowControl w:val="0"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  <w:r w:rsidRPr="0088659B"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  <w:t>2. структура учебной практики</w:t>
      </w:r>
      <w:bookmarkEnd w:id="1"/>
      <w:r w:rsidRPr="0088659B"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  <w:t xml:space="preserve"> </w:t>
      </w:r>
    </w:p>
    <w:p w:rsidR="00467781" w:rsidRPr="0088659B" w:rsidRDefault="00467781" w:rsidP="0088659B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2" w:name="_Toc317935164"/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ЗАНЯТИЕ № 1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sz w:val="24"/>
          <w:szCs w:val="24"/>
          <w:u w:val="single"/>
        </w:rPr>
        <w:t>Раскрой 1,5 спального постельного комплекта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BE3A5B" w:rsidRDefault="00467781" w:rsidP="00BE3A5B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BE3A5B">
        <w:rPr>
          <w:rFonts w:ascii="Times New Roman" w:hAnsi="Times New Roman"/>
          <w:sz w:val="24"/>
          <w:szCs w:val="24"/>
          <w:u w:val="single"/>
        </w:rPr>
        <w:t>ПК 6.1</w:t>
      </w:r>
      <w:r w:rsidRPr="00BE3A5B">
        <w:rPr>
          <w:rFonts w:ascii="Times New Roman" w:hAnsi="Times New Roman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4458AC" w:rsidRDefault="00467781" w:rsidP="00BE3A5B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58AC" w:rsidRDefault="00467781" w:rsidP="00D10600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58AC" w:rsidRDefault="00467781" w:rsidP="00D10600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58AC" w:rsidRDefault="00467781" w:rsidP="00D10600">
      <w:pPr>
        <w:widowControl w:val="0"/>
        <w:numPr>
          <w:ilvl w:val="0"/>
          <w:numId w:val="2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4.</w:t>
      </w:r>
      <w:r w:rsidRPr="004458AC">
        <w:rPr>
          <w:rFonts w:ascii="Times New Roman" w:hAnsi="Times New Roman"/>
          <w:sz w:val="24"/>
          <w:szCs w:val="24"/>
        </w:rPr>
        <w:tab/>
        <w:t>Самостоятельная работа:  - 185 минут.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5.</w:t>
      </w:r>
      <w:r w:rsidRPr="004458AC">
        <w:rPr>
          <w:rFonts w:ascii="Times New Roman" w:hAnsi="Times New Roman"/>
          <w:sz w:val="24"/>
          <w:szCs w:val="24"/>
        </w:rPr>
        <w:tab/>
        <w:t>Оформление дневника и отчета практики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ЗАНЯТИЕ № 2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sz w:val="24"/>
          <w:szCs w:val="24"/>
          <w:u w:val="single"/>
        </w:rPr>
        <w:t>Раскрой 2-х спального постельного комплекта</w:t>
      </w:r>
      <w:r w:rsidRPr="004458AC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B81324" w:rsidRDefault="00467781" w:rsidP="00B8132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B81324">
        <w:rPr>
          <w:rFonts w:ascii="Times New Roman" w:hAnsi="Times New Roman"/>
          <w:sz w:val="24"/>
          <w:szCs w:val="24"/>
          <w:u w:val="single"/>
        </w:rPr>
        <w:t>ПК 6.1</w:t>
      </w:r>
      <w:r w:rsidRPr="00B81324">
        <w:rPr>
          <w:rFonts w:ascii="Times New Roman" w:hAnsi="Times New Roman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Default="00467781" w:rsidP="00B8132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B81324">
        <w:rPr>
          <w:rFonts w:ascii="Times New Roman" w:hAnsi="Times New Roman"/>
          <w:sz w:val="24"/>
          <w:szCs w:val="24"/>
          <w:u w:val="single"/>
        </w:rPr>
        <w:t>ПК 6.3</w:t>
      </w:r>
      <w:r w:rsidRPr="00B81324">
        <w:rPr>
          <w:rFonts w:ascii="Times New Roman" w:hAnsi="Times New Roman"/>
          <w:sz w:val="24"/>
          <w:szCs w:val="24"/>
          <w:u w:val="single"/>
        </w:rPr>
        <w:tab/>
        <w:t>Осуществлять технический контроль качества выпускаемой продукции</w:t>
      </w:r>
    </w:p>
    <w:p w:rsidR="00467781" w:rsidRPr="004458AC" w:rsidRDefault="00467781" w:rsidP="00B8132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58AC" w:rsidRDefault="00467781" w:rsidP="00D10600">
      <w:pPr>
        <w:widowControl w:val="0"/>
        <w:numPr>
          <w:ilvl w:val="0"/>
          <w:numId w:val="9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58AC" w:rsidRDefault="00467781" w:rsidP="00D10600">
      <w:pPr>
        <w:widowControl w:val="0"/>
        <w:numPr>
          <w:ilvl w:val="0"/>
          <w:numId w:val="9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58AC" w:rsidRDefault="00467781" w:rsidP="00D10600">
      <w:pPr>
        <w:widowControl w:val="0"/>
        <w:numPr>
          <w:ilvl w:val="0"/>
          <w:numId w:val="9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4.</w:t>
      </w:r>
      <w:r w:rsidRPr="004458AC">
        <w:rPr>
          <w:rFonts w:ascii="Times New Roman" w:hAnsi="Times New Roman"/>
          <w:sz w:val="24"/>
          <w:szCs w:val="24"/>
        </w:rPr>
        <w:tab/>
        <w:t>Самостоятельная работа:  - 185 минут.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5.</w:t>
      </w:r>
      <w:r w:rsidRPr="004458AC">
        <w:rPr>
          <w:rFonts w:ascii="Times New Roman" w:hAnsi="Times New Roman"/>
          <w:sz w:val="24"/>
          <w:szCs w:val="24"/>
        </w:rPr>
        <w:tab/>
        <w:t>Оформление дневника и отчета практики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ЗАНЯТИЕ № 3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sz w:val="24"/>
          <w:szCs w:val="24"/>
          <w:u w:val="single"/>
        </w:rPr>
        <w:t>Раскрой 2-х спального(евро) постельного комплекта</w:t>
      </w:r>
      <w:r w:rsidRPr="004458AC">
        <w:rPr>
          <w:rFonts w:ascii="Times New Roman" w:hAnsi="Times New Roman"/>
          <w:b/>
          <w:sz w:val="24"/>
          <w:szCs w:val="24"/>
          <w:u w:val="single"/>
        </w:rPr>
        <w:t>»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057B4" w:rsidRDefault="00467781" w:rsidP="008057B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8057B4">
        <w:rPr>
          <w:rFonts w:ascii="Times New Roman" w:hAnsi="Times New Roman"/>
          <w:sz w:val="24"/>
          <w:szCs w:val="24"/>
          <w:u w:val="single"/>
        </w:rPr>
        <w:t>ПК 6.1</w:t>
      </w:r>
      <w:r w:rsidRPr="008057B4">
        <w:rPr>
          <w:rFonts w:ascii="Times New Roman" w:hAnsi="Times New Roman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Default="00467781" w:rsidP="008057B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8057B4">
        <w:rPr>
          <w:rFonts w:ascii="Times New Roman" w:hAnsi="Times New Roman"/>
          <w:sz w:val="24"/>
          <w:szCs w:val="24"/>
          <w:u w:val="single"/>
        </w:rPr>
        <w:t>ПК 6.3</w:t>
      </w:r>
      <w:r w:rsidRPr="008057B4">
        <w:rPr>
          <w:rFonts w:ascii="Times New Roman" w:hAnsi="Times New Roman"/>
          <w:sz w:val="24"/>
          <w:szCs w:val="24"/>
          <w:u w:val="single"/>
        </w:rPr>
        <w:tab/>
        <w:t>Осуществлять технический контроль качества выпускаемой продукции</w:t>
      </w:r>
    </w:p>
    <w:p w:rsidR="00467781" w:rsidRPr="004458AC" w:rsidRDefault="00467781" w:rsidP="008057B4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58AC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58AC" w:rsidRDefault="00467781" w:rsidP="00D10600">
      <w:pPr>
        <w:widowControl w:val="0"/>
        <w:numPr>
          <w:ilvl w:val="0"/>
          <w:numId w:val="10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58AC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58AC" w:rsidRDefault="00467781" w:rsidP="00D10600">
      <w:pPr>
        <w:widowControl w:val="0"/>
        <w:numPr>
          <w:ilvl w:val="0"/>
          <w:numId w:val="10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58AC" w:rsidRDefault="00467781" w:rsidP="00D10600">
      <w:pPr>
        <w:widowControl w:val="0"/>
        <w:numPr>
          <w:ilvl w:val="0"/>
          <w:numId w:val="10"/>
        </w:numPr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u w:val="single"/>
        </w:rPr>
      </w:pPr>
      <w:r w:rsidRPr="004458AC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4.</w:t>
      </w:r>
      <w:r w:rsidRPr="004458AC">
        <w:rPr>
          <w:rFonts w:ascii="Times New Roman" w:hAnsi="Times New Roman"/>
          <w:sz w:val="24"/>
          <w:szCs w:val="24"/>
        </w:rPr>
        <w:tab/>
        <w:t>Самостоятельная работа:  - 185 минут.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58AC" w:rsidRDefault="00467781" w:rsidP="00D10600">
      <w:pPr>
        <w:widowControl w:val="0"/>
        <w:shd w:val="clear" w:color="auto" w:fill="FFFFFF"/>
        <w:tabs>
          <w:tab w:val="left" w:pos="317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  <w:r w:rsidRPr="004458AC">
        <w:rPr>
          <w:rFonts w:ascii="Times New Roman" w:hAnsi="Times New Roman"/>
          <w:sz w:val="24"/>
          <w:szCs w:val="24"/>
        </w:rPr>
        <w:t>5.</w:t>
      </w:r>
      <w:r w:rsidRPr="004458AC">
        <w:rPr>
          <w:rFonts w:ascii="Times New Roman" w:hAnsi="Times New Roman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4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простыни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057B4" w:rsidRDefault="00467781" w:rsidP="008057B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Default="00467781" w:rsidP="008057B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8057B4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91104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91104B" w:rsidRDefault="00467781" w:rsidP="0091104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91104B" w:rsidRDefault="00467781" w:rsidP="0091104B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Default="00467781" w:rsidP="00277329">
      <w:pPr>
        <w:numPr>
          <w:ilvl w:val="0"/>
          <w:numId w:val="18"/>
        </w:num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Оформление дневника и отчета практики</w:t>
      </w:r>
    </w:p>
    <w:p w:rsidR="00467781" w:rsidRDefault="00467781" w:rsidP="00277329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7781" w:rsidRDefault="00467781" w:rsidP="00277329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7781" w:rsidRPr="0044672A" w:rsidRDefault="00467781" w:rsidP="00277329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5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наволочки с запахом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057B4" w:rsidRDefault="00467781" w:rsidP="008057B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44672A" w:rsidRDefault="00467781" w:rsidP="008057B4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91104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91104B" w:rsidRDefault="00467781" w:rsidP="0091104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91104B" w:rsidRDefault="00467781" w:rsidP="0091104B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6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наволочки с застёжкой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057B4" w:rsidRDefault="00467781" w:rsidP="008057B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057B4" w:rsidRDefault="00467781" w:rsidP="008057B4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4672A" w:rsidRDefault="00467781" w:rsidP="008057B4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057B4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91104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91104B" w:rsidRDefault="00467781" w:rsidP="0091104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91104B" w:rsidRDefault="00467781" w:rsidP="0091104B">
      <w:pPr>
        <w:pStyle w:val="ListParagraph"/>
        <w:numPr>
          <w:ilvl w:val="0"/>
          <w:numId w:val="2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91104B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7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пододеяльника с застёжкой с боку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8057B4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6.1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8057B4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6.2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Выполнять экономические раскладки лекал (шаблонов)</w:t>
      </w:r>
    </w:p>
    <w:p w:rsidR="00467781" w:rsidRPr="00303E07" w:rsidRDefault="00467781" w:rsidP="008057B4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6.3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8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пододеяльника с входом для одеяла  на середине верхней части окантовочным швом»</w:t>
      </w:r>
    </w:p>
    <w:p w:rsidR="00467781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8057B4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6.1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8057B4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6.2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Выполнять экономические раскладки лекал (шаблонов)</w:t>
      </w:r>
    </w:p>
    <w:p w:rsidR="00467781" w:rsidRPr="00303E07" w:rsidRDefault="00467781" w:rsidP="008057B4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6.3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Осуществлять технический контроль качества выпускаемой</w:t>
      </w:r>
      <w:r w:rsidRPr="00303E07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продукции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9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пододеяльника с входом для одеяла  на середине верхней части окантовочным швом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6.1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6.2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Выполнять экономические раскладки лекал (шаблонов)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6.3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10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овление  </w:t>
      </w: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«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Изгот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овление  пододеяльника с входом для одеяла  на середине верхней части планками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6.1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6.2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Выполнять экономические раскладки лекал (шаблонов)</w:t>
      </w:r>
    </w:p>
    <w:p w:rsidR="00467781" w:rsidRPr="00303E07" w:rsidRDefault="00467781" w:rsidP="00303E07">
      <w:pPr>
        <w:spacing w:after="0"/>
        <w:rPr>
          <w:rFonts w:ascii="Times New Roman" w:hAnsi="Times New Roman"/>
          <w:color w:val="000000"/>
          <w:sz w:val="24"/>
          <w:szCs w:val="24"/>
          <w:u w:val="single"/>
        </w:rPr>
      </w:pP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>ПК 6.3</w:t>
      </w:r>
      <w:r w:rsidRPr="00303E07">
        <w:rPr>
          <w:rFonts w:ascii="Times New Roman" w:hAnsi="Times New Roman"/>
          <w:color w:val="000000"/>
          <w:sz w:val="24"/>
          <w:szCs w:val="24"/>
          <w:u w:val="single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11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Выбор модели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фартука и косынки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, раскладка лекал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D1060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12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Раскрой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фартука и косынки»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D1060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13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Обработка мелких деталей фартука и косынки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14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Окончательная отделка фартука и косынки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44672A" w:rsidRDefault="00467781" w:rsidP="00D1060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15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Выбор модели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сорочки, раскладка лекал, раскрой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C2720F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2720F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C2720F" w:rsidRDefault="00467781" w:rsidP="00C2720F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2720F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C2720F" w:rsidRDefault="00467781" w:rsidP="00C2720F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2720F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C2720F" w:rsidRDefault="00467781" w:rsidP="00C2720F">
      <w:pPr>
        <w:pStyle w:val="ListParagraph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C2720F">
        <w:rPr>
          <w:rFonts w:ascii="Times New Roman" w:hAnsi="Times New Roman"/>
          <w:sz w:val="24"/>
          <w:szCs w:val="24"/>
          <w:u w:val="single"/>
        </w:rPr>
        <w:t>Самостоятельная работа:  - 185 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C2720F">
      <w:pPr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16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Сметывание и первая примерка сорочки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6A180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6A180E" w:rsidRDefault="00467781" w:rsidP="006A180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6A180E" w:rsidRDefault="00467781" w:rsidP="006A180E">
      <w:pPr>
        <w:pStyle w:val="ListParagraph"/>
        <w:numPr>
          <w:ilvl w:val="0"/>
          <w:numId w:val="2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6A180E" w:rsidRDefault="00467781" w:rsidP="006A180E">
      <w:pPr>
        <w:pStyle w:val="ListParagraph"/>
        <w:numPr>
          <w:ilvl w:val="0"/>
          <w:numId w:val="22"/>
        </w:num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6A180E">
        <w:rPr>
          <w:rFonts w:ascii="Times New Roman" w:hAnsi="Times New Roman"/>
          <w:color w:val="000000"/>
          <w:sz w:val="24"/>
          <w:szCs w:val="24"/>
        </w:rPr>
        <w:tab/>
        <w:t>Самостоятельная работа:  - 185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76280B" w:rsidRDefault="00467781" w:rsidP="006A180E">
      <w:pPr>
        <w:pStyle w:val="ListParagraph"/>
        <w:numPr>
          <w:ilvl w:val="0"/>
          <w:numId w:val="22"/>
        </w:num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76280B">
        <w:rPr>
          <w:rFonts w:ascii="Times New Roman" w:hAnsi="Times New Roman"/>
          <w:color w:val="000000"/>
          <w:sz w:val="24"/>
          <w:szCs w:val="24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17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Внесение изменений после примерки, стачивание и обмётывание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6A180E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6A180E" w:rsidRDefault="00467781" w:rsidP="006A180E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6A180E" w:rsidRDefault="00467781" w:rsidP="006A180E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6A180E" w:rsidRDefault="00467781" w:rsidP="006A180E">
      <w:pPr>
        <w:pStyle w:val="ListParagraph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Самостоятельная работа:  - 185 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18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Окончательная отделка сорочки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19</w:t>
      </w:r>
    </w:p>
    <w:p w:rsidR="00467781" w:rsidRPr="00A679F0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«Изготовление женского халата. Разработка эскиза модели. Изготовление лекал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, раскрой»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.  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20</w:t>
      </w:r>
    </w:p>
    <w:p w:rsidR="00467781" w:rsidRPr="00A679F0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Перевод меловых линий на пар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ные детали. Сметывание изделия»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6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21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Проведение примерки, вне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сение изменений после примерки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22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Обраб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отка плечевых и боковых срезов. 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Обработка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горловины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8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D10600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D10600">
      <w:pPr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76280B" w:rsidRDefault="00467781" w:rsidP="006A180E">
      <w:pPr>
        <w:pStyle w:val="ListParagraph"/>
        <w:numPr>
          <w:ilvl w:val="0"/>
          <w:numId w:val="28"/>
        </w:num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76280B">
        <w:rPr>
          <w:rFonts w:ascii="Times New Roman" w:hAnsi="Times New Roman"/>
          <w:color w:val="000000"/>
          <w:sz w:val="24"/>
          <w:szCs w:val="24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23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Обработка низа рукавов.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Соединение рукавов с проймами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4672A" w:rsidRDefault="00467781" w:rsidP="00303E07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2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24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Обработка низа изделия. 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Окончательная отделка халата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04E18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6A180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6A180E" w:rsidRDefault="00467781" w:rsidP="006A180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6A180E" w:rsidRDefault="00467781" w:rsidP="006A180E">
      <w:pPr>
        <w:pStyle w:val="ListParagraph"/>
        <w:numPr>
          <w:ilvl w:val="0"/>
          <w:numId w:val="3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25</w:t>
      </w:r>
    </w:p>
    <w:p w:rsidR="00467781" w:rsidRPr="00A679F0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«Изготовление женского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платья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. Разработка эскиза модели. Изготовление лекал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, раскрой»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.  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3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26</w:t>
      </w:r>
    </w:p>
    <w:p w:rsidR="00467781" w:rsidRPr="00A679F0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Перевод меловых линий на пар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ные детали. Сметывание изделия»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04E18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32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27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Проведение примерки, вне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сение изменений после примерки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6A180E" w:rsidRDefault="00467781" w:rsidP="006A180E">
      <w:pPr>
        <w:pStyle w:val="ListParagraph"/>
        <w:numPr>
          <w:ilvl w:val="0"/>
          <w:numId w:val="33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6A180E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28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Обработка полочек и спинки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303E07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303E07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303E07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C77E75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C77E75" w:rsidRDefault="00467781" w:rsidP="00C77E75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C77E75" w:rsidRDefault="00467781" w:rsidP="00C77E75">
      <w:pPr>
        <w:pStyle w:val="ListParagraph"/>
        <w:numPr>
          <w:ilvl w:val="0"/>
          <w:numId w:val="34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6A180E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29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Обраб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отка плечевых и боковых срезов. 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Обработка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горловины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</w:p>
    <w:p w:rsidR="00467781" w:rsidRPr="0044672A" w:rsidRDefault="00467781" w:rsidP="00861F91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C77E75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C77E75" w:rsidRDefault="00467781" w:rsidP="00C77E75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C77E75" w:rsidRDefault="00467781" w:rsidP="00C77E75">
      <w:pPr>
        <w:pStyle w:val="ListParagraph"/>
        <w:numPr>
          <w:ilvl w:val="0"/>
          <w:numId w:val="35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76280B" w:rsidRDefault="00467781" w:rsidP="00C77E75">
      <w:pPr>
        <w:pStyle w:val="ListParagraph"/>
        <w:numPr>
          <w:ilvl w:val="0"/>
          <w:numId w:val="35"/>
        </w:num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76280B">
        <w:rPr>
          <w:rFonts w:ascii="Times New Roman" w:hAnsi="Times New Roman"/>
          <w:color w:val="000000"/>
          <w:sz w:val="24"/>
          <w:szCs w:val="24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30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Обработка низа рукавов.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Соединение рукавов с проймами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C77E75" w:rsidRDefault="00467781" w:rsidP="00C77E75">
      <w:pPr>
        <w:pStyle w:val="ListParagraph"/>
        <w:numPr>
          <w:ilvl w:val="0"/>
          <w:numId w:val="36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C77E75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C77E75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C77E75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C77E75">
      <w:pPr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31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Обработка низа изделия. 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Окончательная отделка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платья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04E18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Default="00467781" w:rsidP="00C77E7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C77E75" w:rsidRDefault="00467781" w:rsidP="00C77E7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C77E75" w:rsidRDefault="00467781" w:rsidP="00C77E75">
      <w:pPr>
        <w:pStyle w:val="ListParagraph"/>
        <w:numPr>
          <w:ilvl w:val="0"/>
          <w:numId w:val="37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32</w:t>
      </w:r>
    </w:p>
    <w:p w:rsidR="00467781" w:rsidRPr="00A679F0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«Изготовление 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поясного изделия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. Разработка эскиза модели.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Раскладка лекал, раскрой»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.  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C77E75" w:rsidRDefault="00467781" w:rsidP="00C77E75">
      <w:pPr>
        <w:pStyle w:val="ListParagraph"/>
        <w:numPr>
          <w:ilvl w:val="0"/>
          <w:numId w:val="38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C77E75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C77E75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C77E75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C77E75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C77E75">
      <w:pPr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33</w:t>
      </w:r>
    </w:p>
    <w:p w:rsidR="00467781" w:rsidRPr="00A679F0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Перевод меловых линий на пар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ные детали. Сметывание изделия»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 xml:space="preserve"> 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04E18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BE74A3" w:rsidRDefault="00467781" w:rsidP="00BE74A3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E74A3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BE74A3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BE74A3">
      <w:pPr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44672A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ЗАНЯТИЕ 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34</w:t>
      </w:r>
    </w:p>
    <w:p w:rsidR="00467781" w:rsidRPr="0044672A" w:rsidRDefault="00467781" w:rsidP="00D10600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 w:rsidRPr="00A679F0">
        <w:rPr>
          <w:rFonts w:ascii="Times New Roman" w:hAnsi="Times New Roman"/>
          <w:b/>
          <w:color w:val="000000"/>
          <w:sz w:val="24"/>
          <w:szCs w:val="24"/>
          <w:u w:val="single"/>
        </w:rPr>
        <w:t>Проведение примерки, вне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сение изменений после примерки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BE74A3" w:rsidRDefault="00467781" w:rsidP="00BE74A3">
      <w:pPr>
        <w:pStyle w:val="ListParagraph"/>
        <w:numPr>
          <w:ilvl w:val="0"/>
          <w:numId w:val="40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E74A3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BE74A3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BE74A3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C0511" w:rsidRDefault="00467781" w:rsidP="00BE74A3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C0511">
        <w:rPr>
          <w:rFonts w:ascii="Times New Roman" w:hAnsi="Times New Roman"/>
          <w:sz w:val="24"/>
          <w:szCs w:val="24"/>
          <w:u w:val="single"/>
        </w:rPr>
        <w:t xml:space="preserve">Самостоятельная работа:  - </w:t>
      </w:r>
      <w:r>
        <w:rPr>
          <w:rFonts w:ascii="Times New Roman" w:hAnsi="Times New Roman"/>
          <w:sz w:val="24"/>
          <w:szCs w:val="24"/>
          <w:u w:val="single"/>
        </w:rPr>
        <w:t xml:space="preserve">185 </w:t>
      </w:r>
      <w:r w:rsidRPr="004C0511">
        <w:rPr>
          <w:rFonts w:ascii="Times New Roman" w:hAnsi="Times New Roman"/>
          <w:sz w:val="24"/>
          <w:szCs w:val="24"/>
          <w:u w:val="single"/>
        </w:rPr>
        <w:t>минут.</w:t>
      </w:r>
    </w:p>
    <w:p w:rsidR="00467781" w:rsidRPr="0044672A" w:rsidRDefault="00467781" w:rsidP="00D10600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BE74A3">
      <w:pPr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Оформление дневника и отчета практики</w:t>
      </w:r>
    </w:p>
    <w:p w:rsidR="00467781" w:rsidRDefault="00467781" w:rsidP="00D10600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ЗАНЯТИЕ №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35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>Тема «</w:t>
      </w:r>
      <w:r>
        <w:rPr>
          <w:rFonts w:ascii="Times New Roman" w:hAnsi="Times New Roman"/>
          <w:b/>
          <w:color w:val="000000"/>
          <w:sz w:val="24"/>
          <w:szCs w:val="24"/>
          <w:u w:val="single"/>
        </w:rPr>
        <w:t>Окончательная отделка поясного изделия</w:t>
      </w:r>
      <w:r w:rsidRPr="0044672A">
        <w:rPr>
          <w:rFonts w:ascii="Times New Roman" w:hAnsi="Times New Roman"/>
          <w:b/>
          <w:color w:val="000000"/>
          <w:sz w:val="24"/>
          <w:szCs w:val="24"/>
          <w:u w:val="single"/>
        </w:rPr>
        <w:t>»</w:t>
      </w:r>
    </w:p>
    <w:p w:rsidR="00467781" w:rsidRPr="0044672A" w:rsidRDefault="00467781" w:rsidP="00D10600">
      <w:pPr>
        <w:spacing w:after="0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44672A">
        <w:rPr>
          <w:rFonts w:ascii="Times New Roman" w:hAnsi="Times New Roman"/>
          <w:bCs/>
          <w:sz w:val="24"/>
          <w:szCs w:val="24"/>
          <w:u w:val="single"/>
        </w:rPr>
        <w:t>Результатом освоения данной темы является овладение обучающимися профессиональными компетенциями: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6.1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Выбирать рациональные способы технологии и технологические режимы производства швейных изделий</w:t>
      </w:r>
    </w:p>
    <w:p w:rsidR="00467781" w:rsidRPr="00861F91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6.2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Выполнять экономические раскладки лекал (шаблонов)</w:t>
      </w:r>
    </w:p>
    <w:p w:rsidR="00467781" w:rsidRPr="00404E18" w:rsidRDefault="00467781" w:rsidP="00861F91">
      <w:pPr>
        <w:spacing w:after="0"/>
        <w:rPr>
          <w:rFonts w:ascii="Times New Roman" w:hAnsi="Times New Roman"/>
          <w:sz w:val="24"/>
          <w:szCs w:val="24"/>
          <w:u w:val="single"/>
          <w:lang w:eastAsia="ar-SA"/>
        </w:rPr>
      </w:pP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>ПК 6.3</w:t>
      </w:r>
      <w:r w:rsidRPr="00861F91">
        <w:rPr>
          <w:rFonts w:ascii="Times New Roman" w:hAnsi="Times New Roman"/>
          <w:sz w:val="24"/>
          <w:szCs w:val="24"/>
          <w:u w:val="single"/>
          <w:lang w:eastAsia="ar-SA"/>
        </w:rPr>
        <w:tab/>
        <w:t>Осуществлять технический контроль качества выпускаемой продукции</w:t>
      </w:r>
      <w:r w:rsidRPr="00404E18">
        <w:rPr>
          <w:rFonts w:ascii="Times New Roman" w:hAnsi="Times New Roman"/>
          <w:sz w:val="24"/>
          <w:szCs w:val="24"/>
          <w:u w:val="single"/>
          <w:lang w:eastAsia="ar-SA"/>
        </w:rPr>
        <w:t>.</w:t>
      </w:r>
    </w:p>
    <w:p w:rsidR="00467781" w:rsidRPr="0044672A" w:rsidRDefault="00467781" w:rsidP="00D10600">
      <w:pPr>
        <w:spacing w:after="0"/>
        <w:rPr>
          <w:rFonts w:ascii="Times New Roman" w:hAnsi="Times New Roman"/>
          <w:bCs/>
          <w:i/>
          <w:sz w:val="24"/>
          <w:szCs w:val="24"/>
          <w:u w:val="single"/>
        </w:rPr>
      </w:pPr>
      <w:r w:rsidRPr="0044672A">
        <w:rPr>
          <w:rFonts w:ascii="Times New Roman" w:hAnsi="Times New Roman"/>
          <w:b/>
          <w:bCs/>
          <w:sz w:val="24"/>
          <w:szCs w:val="24"/>
          <w:u w:val="single"/>
        </w:rPr>
        <w:t xml:space="preserve">План занятия: </w:t>
      </w:r>
    </w:p>
    <w:p w:rsidR="00467781" w:rsidRPr="00BE74A3" w:rsidRDefault="00467781" w:rsidP="00BE74A3">
      <w:pPr>
        <w:pStyle w:val="ListParagraph"/>
        <w:numPr>
          <w:ilvl w:val="0"/>
          <w:numId w:val="41"/>
        </w:numPr>
        <w:spacing w:after="0" w:line="240" w:lineRule="auto"/>
        <w:rPr>
          <w:rFonts w:ascii="Times New Roman" w:hAnsi="Times New Roman"/>
          <w:bCs/>
          <w:sz w:val="24"/>
          <w:szCs w:val="24"/>
          <w:u w:val="single"/>
        </w:rPr>
      </w:pPr>
      <w:r w:rsidRPr="00BE74A3">
        <w:rPr>
          <w:rFonts w:ascii="Times New Roman" w:hAnsi="Times New Roman"/>
          <w:bCs/>
          <w:sz w:val="24"/>
          <w:szCs w:val="24"/>
          <w:u w:val="single"/>
        </w:rPr>
        <w:t>Организационный момент  - 5 минут</w:t>
      </w:r>
    </w:p>
    <w:p w:rsidR="00467781" w:rsidRPr="0044672A" w:rsidRDefault="00467781" w:rsidP="00BE74A3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Целевой инструктаж по технике безопасности –5 минут</w:t>
      </w:r>
    </w:p>
    <w:p w:rsidR="00467781" w:rsidRPr="0044672A" w:rsidRDefault="00467781" w:rsidP="00BE74A3">
      <w:pPr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44672A">
        <w:rPr>
          <w:rFonts w:ascii="Times New Roman" w:hAnsi="Times New Roman"/>
          <w:sz w:val="24"/>
          <w:szCs w:val="24"/>
          <w:u w:val="single"/>
        </w:rPr>
        <w:t>Обсуждение теоретического материала, необходимого для выполнения практических заданий- 15 минут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Студенты по перечисленным вопросам повторяют пройденный материал и дают на них ответы: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4.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Самостоятельная работа:  - </w:t>
      </w:r>
      <w:r>
        <w:rPr>
          <w:rFonts w:ascii="Times New Roman" w:hAnsi="Times New Roman"/>
          <w:color w:val="000000"/>
          <w:sz w:val="24"/>
          <w:szCs w:val="24"/>
        </w:rPr>
        <w:t>185</w:t>
      </w:r>
      <w:r w:rsidRPr="003F0AC7">
        <w:rPr>
          <w:rFonts w:ascii="Times New Roman" w:hAnsi="Times New Roman"/>
          <w:color w:val="000000"/>
          <w:sz w:val="24"/>
          <w:szCs w:val="24"/>
        </w:rPr>
        <w:t xml:space="preserve"> минут.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Предполагает работу студента с рекомендациями по выполнению работ и дальнейшее их выполнение по представленному алгоритму. (Приложение Ж)</w:t>
      </w:r>
    </w:p>
    <w:p w:rsidR="00467781" w:rsidRPr="0044672A" w:rsidRDefault="00467781" w:rsidP="00D10600">
      <w:pPr>
        <w:tabs>
          <w:tab w:val="left" w:pos="0"/>
        </w:tabs>
        <w:spacing w:after="0" w:line="240" w:lineRule="atLeast"/>
        <w:ind w:right="100"/>
        <w:jc w:val="both"/>
        <w:rPr>
          <w:rFonts w:ascii="Times New Roman" w:hAnsi="Times New Roman"/>
          <w:color w:val="000000"/>
          <w:sz w:val="24"/>
          <w:szCs w:val="24"/>
          <w:highlight w:val="yellow"/>
        </w:rPr>
      </w:pPr>
      <w:r w:rsidRPr="0044672A">
        <w:rPr>
          <w:rFonts w:ascii="Times New Roman" w:hAnsi="Times New Roman"/>
          <w:color w:val="000000"/>
          <w:sz w:val="24"/>
          <w:szCs w:val="24"/>
        </w:rPr>
        <w:t>5.</w:t>
      </w:r>
      <w:r w:rsidRPr="0044672A">
        <w:rPr>
          <w:rFonts w:ascii="Times New Roman" w:hAnsi="Times New Roman"/>
          <w:color w:val="000000"/>
          <w:sz w:val="24"/>
          <w:szCs w:val="24"/>
        </w:rPr>
        <w:tab/>
        <w:t>Оформление дневника и отчета практики</w:t>
      </w:r>
    </w:p>
    <w:p w:rsidR="00467781" w:rsidRPr="0088659B" w:rsidRDefault="00467781" w:rsidP="0088659B">
      <w:pPr>
        <w:spacing w:after="0"/>
        <w:rPr>
          <w:rFonts w:ascii="Times New Roman" w:hAnsi="Times New Roman"/>
          <w:sz w:val="24"/>
          <w:szCs w:val="24"/>
          <w:u w:val="single"/>
        </w:rPr>
      </w:pPr>
    </w:p>
    <w:p w:rsidR="00467781" w:rsidRPr="0088659B" w:rsidRDefault="00467781" w:rsidP="0088659B">
      <w:pPr>
        <w:keepNext/>
        <w:spacing w:after="0"/>
        <w:jc w:val="center"/>
        <w:outlineLvl w:val="0"/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</w:pPr>
      <w:r w:rsidRPr="0088659B">
        <w:rPr>
          <w:rFonts w:ascii="Times New Roman" w:hAnsi="Times New Roman" w:cs="Arial"/>
          <w:b/>
          <w:bCs/>
          <w:caps/>
          <w:sz w:val="24"/>
          <w:szCs w:val="24"/>
          <w:lang w:eastAsia="ru-RU"/>
        </w:rPr>
        <w:t>3. структура  производственной практики</w:t>
      </w:r>
      <w:bookmarkEnd w:id="2"/>
    </w:p>
    <w:tbl>
      <w:tblPr>
        <w:tblW w:w="9356" w:type="dxa"/>
        <w:tblInd w:w="108" w:type="dxa"/>
        <w:tblLayout w:type="fixed"/>
        <w:tblLook w:val="0000"/>
      </w:tblPr>
      <w:tblGrid>
        <w:gridCol w:w="567"/>
        <w:gridCol w:w="4962"/>
        <w:gridCol w:w="992"/>
        <w:gridCol w:w="2835"/>
      </w:tblGrid>
      <w:tr w:rsidR="00467781" w:rsidRPr="00005518" w:rsidTr="005B5D78">
        <w:trPr>
          <w:cantSplit/>
          <w:trHeight w:val="50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bCs/>
                <w:sz w:val="24"/>
                <w:szCs w:val="24"/>
              </w:rPr>
              <w:t>Виды работ, обеспечивающих формирование ПК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bCs/>
                <w:sz w:val="24"/>
                <w:szCs w:val="24"/>
              </w:rPr>
              <w:t>Форма отчетности</w:t>
            </w:r>
          </w:p>
        </w:tc>
      </w:tr>
      <w:tr w:rsidR="00467781" w:rsidRPr="00005518" w:rsidTr="005B5D78">
        <w:trPr>
          <w:trHeight w:val="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Изготовление женского платья. Раскрой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Сметывание изделия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1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 мелких деталей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боковых, плечевых срезов Обработка срезов рукавов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Заполнение дневника, формирование отчета по практике, </w:t>
            </w:r>
          </w:p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</w:tr>
      <w:tr w:rsidR="00467781" w:rsidRPr="00005518" w:rsidTr="005B5D78">
        <w:trPr>
          <w:trHeight w:val="89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ВТО швов. Осноровка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горловины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1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горловины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низа рукавов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10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 xml:space="preserve">Соединение рукавов с проймами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6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Окончательная отделка.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93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Изготовление  женского жакета.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Выбор модели. Подготовка лекал для раскроя.  Раскладка, раскрой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Заполнение дневника, формирование отчета по практике, </w:t>
            </w:r>
          </w:p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портфолио</w:t>
            </w:r>
          </w:p>
        </w:tc>
      </w:tr>
      <w:tr w:rsidR="00467781" w:rsidRPr="00005518" w:rsidTr="005B5D78">
        <w:trPr>
          <w:trHeight w:val="41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Подготовка к первой примерке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 карманов и обработка полочек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57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плеч. и боковых срезов жакета</w:t>
            </w:r>
          </w:p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 мелких деталей. Обработка бортов и низа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7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воротника и соединение его с горловиной изделия. Обработка рукавов и соединение их с проймами.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32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5B5D7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Обработка низа изделия Окончательная отделка изделия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5B5D7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551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273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Заполнение дневника, формирование отчета по практике, портфолио</w:t>
            </w:r>
          </w:p>
        </w:tc>
      </w:tr>
      <w:tr w:rsidR="00467781" w:rsidRPr="00005518" w:rsidTr="005B5D78">
        <w:trPr>
          <w:trHeight w:val="19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005518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</w:rPr>
            </w:pPr>
            <w:r w:rsidRPr="00005518">
              <w:rPr>
                <w:rFonts w:ascii="Times New Roman" w:hAnsi="Times New Roman"/>
                <w:bCs/>
                <w:color w:val="000000"/>
              </w:rPr>
              <w:t>Дифференцированный зачёт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467781" w:rsidRPr="00005518" w:rsidRDefault="00467781" w:rsidP="005B5D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005518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5D78">
              <w:rPr>
                <w:rFonts w:ascii="Times New Roman" w:hAnsi="Times New Roman"/>
                <w:sz w:val="24"/>
                <w:szCs w:val="24"/>
              </w:rPr>
              <w:t>презентация в программе Power Point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5B5D78">
              <w:rPr>
                <w:rFonts w:ascii="Times New Roman" w:hAnsi="Times New Roman"/>
                <w:sz w:val="24"/>
                <w:szCs w:val="24"/>
              </w:rPr>
              <w:t>Защита портфолио</w:t>
            </w:r>
          </w:p>
        </w:tc>
      </w:tr>
      <w:tr w:rsidR="00467781" w:rsidRPr="00005518" w:rsidTr="005B5D78">
        <w:trPr>
          <w:trHeight w:val="192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88659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88659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67781" w:rsidRPr="0088659B" w:rsidRDefault="00467781" w:rsidP="0088659B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hd w:val="clear" w:color="auto" w:fill="FFFFFF"/>
        <w:spacing w:after="0"/>
        <w:ind w:right="61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Перечень документов/материалов, предоставляемых обучающимися по итогам прохождения производственной практики:</w:t>
      </w:r>
    </w:p>
    <w:p w:rsidR="00467781" w:rsidRPr="005B5D78" w:rsidRDefault="00467781" w:rsidP="005B5D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sz w:val="24"/>
          <w:szCs w:val="24"/>
        </w:rPr>
        <w:t>- дневник по практике</w:t>
      </w:r>
    </w:p>
    <w:p w:rsidR="00467781" w:rsidRPr="005B5D78" w:rsidRDefault="00467781" w:rsidP="005B5D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sz w:val="24"/>
          <w:szCs w:val="24"/>
        </w:rPr>
        <w:t>- аттестационный лист по практике</w:t>
      </w:r>
    </w:p>
    <w:p w:rsidR="00467781" w:rsidRPr="005B5D78" w:rsidRDefault="00467781" w:rsidP="005B5D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sz w:val="24"/>
          <w:szCs w:val="24"/>
        </w:rPr>
        <w:t>- отчет по учебной/производственной практике</w:t>
      </w:r>
    </w:p>
    <w:p w:rsidR="00467781" w:rsidRPr="005B5D78" w:rsidRDefault="00467781" w:rsidP="005B5D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sz w:val="24"/>
          <w:szCs w:val="24"/>
        </w:rPr>
        <w:t>- индивидуальный план прохождения производственной практики</w:t>
      </w:r>
    </w:p>
    <w:p w:rsidR="00467781" w:rsidRPr="005B5D78" w:rsidRDefault="00467781" w:rsidP="005B5D7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sz w:val="24"/>
          <w:szCs w:val="24"/>
        </w:rPr>
        <w:t xml:space="preserve">- характеристика профессиональной деятельности обучающегося во время учебной /производственной практики </w:t>
      </w:r>
    </w:p>
    <w:p w:rsidR="00467781" w:rsidRPr="0088659B" w:rsidRDefault="00467781" w:rsidP="005B5D78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 xml:space="preserve">Обязанности обучающихся на практике 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>Соблюдают правила внутреннего трудового распорядка, инструкции по охране труда, действующие на предприятии.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b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>Выполняют график, рабочие учебные программы учебной и производственной практики</w:t>
      </w:r>
      <w:r w:rsidRPr="0088659B">
        <w:rPr>
          <w:rFonts w:ascii="Times New Roman" w:hAnsi="Times New Roman"/>
          <w:b/>
          <w:spacing w:val="-4"/>
          <w:sz w:val="24"/>
          <w:szCs w:val="24"/>
        </w:rPr>
        <w:t>.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6"/>
          <w:sz w:val="24"/>
          <w:szCs w:val="24"/>
        </w:rPr>
      </w:pPr>
      <w:r w:rsidRPr="0088659B">
        <w:rPr>
          <w:rFonts w:ascii="Times New Roman" w:hAnsi="Times New Roman"/>
          <w:spacing w:val="-6"/>
          <w:sz w:val="24"/>
          <w:szCs w:val="24"/>
        </w:rPr>
        <w:t>Ведут ежедневно дневник учебной и производственной практики, установленного образца.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 xml:space="preserve">Бережно относятся к материалам, оборудованию, инструментам. Экономно расходуют материалы и электроэнергию. 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>Полностью выполняют задания, предусмотренные программами практики, выполняют практические квалификационные работы, соответствующие уровню квалификации, по каждой профессии/специальности.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>Соблюдают графики перемещения по рабочим местам.</w:t>
      </w:r>
    </w:p>
    <w:p w:rsidR="00467781" w:rsidRPr="0088659B" w:rsidRDefault="00467781" w:rsidP="005B5D78">
      <w:pPr>
        <w:numPr>
          <w:ilvl w:val="0"/>
          <w:numId w:val="1"/>
        </w:numPr>
        <w:tabs>
          <w:tab w:val="left" w:pos="851"/>
        </w:tabs>
        <w:spacing w:after="0" w:line="240" w:lineRule="atLeast"/>
        <w:ind w:left="0"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88659B">
        <w:rPr>
          <w:rFonts w:ascii="Times New Roman" w:hAnsi="Times New Roman"/>
          <w:spacing w:val="-4"/>
          <w:sz w:val="24"/>
          <w:szCs w:val="24"/>
        </w:rPr>
        <w:t>Знакомятся с организацией работы на конкретном участке. Осваивают новую технику, технологию, передовые приемы труда.</w:t>
      </w:r>
    </w:p>
    <w:p w:rsidR="00467781" w:rsidRPr="0088659B" w:rsidRDefault="00467781" w:rsidP="0088659B">
      <w:pPr>
        <w:spacing w:after="0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/>
        <w:rPr>
          <w:rFonts w:ascii="Times New Roman" w:hAnsi="Times New Roman"/>
          <w:b/>
          <w:caps/>
          <w:sz w:val="24"/>
          <w:szCs w:val="24"/>
        </w:rPr>
      </w:pPr>
    </w:p>
    <w:p w:rsidR="00467781" w:rsidRPr="0088659B" w:rsidRDefault="00467781" w:rsidP="0088659B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659B">
        <w:rPr>
          <w:rFonts w:ascii="Times New Roman" w:hAnsi="Times New Roman"/>
          <w:b/>
          <w:caps/>
          <w:sz w:val="24"/>
          <w:szCs w:val="24"/>
        </w:rPr>
        <w:t>4. Требования к оформлению отчетной документации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Отчетная документация по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467781" w:rsidRDefault="00467781" w:rsidP="00886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ДОКУМЕНТАЦИЯ ПО ИТОГАМ ПРОХОЖДЕНИЯ УЧЕБНОЙ ПРАКТИКИ: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88659B">
        <w:rPr>
          <w:rFonts w:ascii="Times New Roman" w:hAnsi="Times New Roman"/>
          <w:sz w:val="24"/>
          <w:szCs w:val="24"/>
        </w:rPr>
        <w:t xml:space="preserve">- дневник по учебной практике, включающий </w:t>
      </w:r>
      <w:r w:rsidRPr="0088659B">
        <w:rPr>
          <w:rFonts w:ascii="Times New Roman" w:hAnsi="Times New Roman"/>
          <w:sz w:val="24"/>
          <w:szCs w:val="24"/>
          <w:lang w:eastAsia="ru-RU"/>
        </w:rPr>
        <w:t>графические, текстовые, аудио-, фото-, видео-, материалы, наглядные образцы изделий, подтверждающие практический опыт, полученный на практике (</w:t>
      </w:r>
      <w:r w:rsidRPr="0088659B">
        <w:rPr>
          <w:rFonts w:ascii="Times New Roman" w:hAnsi="Times New Roman"/>
          <w:i/>
          <w:sz w:val="24"/>
          <w:szCs w:val="24"/>
          <w:lang w:eastAsia="ru-RU"/>
        </w:rPr>
        <w:t>приложение А</w:t>
      </w:r>
      <w:r w:rsidRPr="0088659B">
        <w:rPr>
          <w:rFonts w:ascii="Times New Roman" w:hAnsi="Times New Roman"/>
          <w:sz w:val="24"/>
          <w:szCs w:val="24"/>
          <w:lang w:eastAsia="ru-RU"/>
        </w:rPr>
        <w:t>)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Требования к ведению и оформлению дневника:</w:t>
      </w:r>
    </w:p>
    <w:p w:rsidR="00467781" w:rsidRPr="0088659B" w:rsidRDefault="00467781" w:rsidP="0088659B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 записи в дневнике должны соответствовать заданию и графику прохождения практики;</w:t>
      </w:r>
    </w:p>
    <w:p w:rsidR="00467781" w:rsidRPr="0088659B" w:rsidRDefault="00467781" w:rsidP="0088659B">
      <w:pPr>
        <w:shd w:val="clear" w:color="auto" w:fill="FFFFFF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 дневник обучающимся заполняется ежедневно, просматривается и подписывается руководителем п</w:t>
      </w:r>
      <w:r w:rsidRPr="0088659B">
        <w:rPr>
          <w:rFonts w:ascii="Times New Roman" w:hAnsi="Times New Roman"/>
          <w:sz w:val="24"/>
          <w:szCs w:val="24"/>
          <w:lang w:eastAsia="ru-RU"/>
        </w:rPr>
        <w:t>рактики от ГАПОУ «ОГК».</w:t>
      </w:r>
      <w:r w:rsidRPr="0088659B">
        <w:rPr>
          <w:rFonts w:ascii="Times New Roman" w:hAnsi="Times New Roman"/>
          <w:sz w:val="24"/>
          <w:szCs w:val="24"/>
        </w:rPr>
        <w:t>;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 дневник с отчетом, сдаётся обучающимся руководителю практики от ГАПОУ «ОГК».</w:t>
      </w:r>
    </w:p>
    <w:p w:rsidR="00467781" w:rsidRDefault="00467781" w:rsidP="0088659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Default="00467781" w:rsidP="0088659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Default="00467781" w:rsidP="0088659B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ДОКУМЕНТАЦИЯ ПО ИТОГАМ ПРОИЗВОДСТВЕННОЙ ПРАКТИКИ: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 дневник по производственной практике, включающий графические, текстовые, аудио-, фото-, видео-, материалы, наглядные образцы изделий, подтверждающие практический опыт, полученный на практике (приложение Б)</w:t>
      </w:r>
    </w:p>
    <w:p w:rsidR="00467781" w:rsidRPr="0088659B" w:rsidRDefault="00467781" w:rsidP="0088659B">
      <w:pPr>
        <w:widowControl w:val="0"/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Записи о работах, выполненных на практике, заносятся в дневник ежедневно и удостоверяются подписью руководителя практики по месту ее прохождения.</w:t>
      </w:r>
    </w:p>
    <w:p w:rsidR="00467781" w:rsidRPr="0088659B" w:rsidRDefault="00467781" w:rsidP="0088659B">
      <w:pPr>
        <w:widowControl w:val="0"/>
        <w:suppressAutoHyphens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По окончании практики в дневник вносятся сведения о месте прохождения практики, ее периоде, дается отзыв (характеристика) о работе студента. Данные сведения заверяются подписью руководителя и печатью предприятия, учреждения, организации, где студент проходил практику.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       По окончании практики студент обязан дневник, отчет и другие материалы (согласно программам  практики) представить в установленные сроки руководителю практики. </w:t>
      </w:r>
    </w:p>
    <w:p w:rsidR="00467781" w:rsidRPr="0088659B" w:rsidRDefault="00467781" w:rsidP="0088659B">
      <w:pPr>
        <w:widowControl w:val="0"/>
        <w:spacing w:after="0" w:line="240" w:lineRule="atLeast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Результаты проверки  отчета по практике: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         –  «допущен к защите» – отчет не имеет замечаний или имеются незначительные замечания, которые не влияют на получение положительной оценки - студент обязан забрать проверенный отчет с рецензией у зав. отделением, явиться с отчетом и дневником по практике на защиту, в соответствии с утвержденным графиком, после защиты – сдать отчет  с рецензией и дневник практики преподавателю;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          –  «допущен к защите условно» -  отчет имеет незначительные замечания, которые должны быть устранены к защите в письменной или устной форме -  студент обязан забрать проверенный отчет с рецензией у зав. отделением, устранить указанные в рецензии замечания, явиться отчетом и дневником по практике на защиту, в соответствии с утвержденным графиком, после защиты – сдать отчет  с рецензией и дневник практики преподавателю;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          –  «неудовлетворительно» –  отчет имеет серьезные недостатки, в связи с чем, необходимо его полностью переделать - студент забирает проверенный отчет с рецензией у зав. отделением, переделывает его в соответствии с теми замечаниями, которые содержаться в рецензии, и вновь сдает зав. отделением для регистрации в ранее указанном порядке.  Повторно студент сдает отчет первоначальный, рецензию к нему, дневник практики и новый отчет.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         Защита отчета проводится в установленные сроки. Результаты защиты заносятся в ведомость и зачетную книжку студента</w:t>
      </w:r>
    </w:p>
    <w:p w:rsidR="00467781" w:rsidRPr="0088659B" w:rsidRDefault="00467781" w:rsidP="0088659B">
      <w:pPr>
        <w:widowControl w:val="0"/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. Несвоевременность прохождения практики, нарушение сроков защиты, неудовлетворительная оценка считаются академической задолженностью.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 отчет по производственной практике (портфолио) (</w:t>
      </w:r>
      <w:r w:rsidRPr="0088659B">
        <w:rPr>
          <w:rFonts w:ascii="Times New Roman" w:hAnsi="Times New Roman"/>
          <w:i/>
          <w:sz w:val="24"/>
          <w:szCs w:val="24"/>
        </w:rPr>
        <w:t>приложение В</w:t>
      </w:r>
      <w:r w:rsidRPr="0088659B">
        <w:rPr>
          <w:rFonts w:ascii="Times New Roman" w:hAnsi="Times New Roman"/>
          <w:sz w:val="24"/>
          <w:szCs w:val="24"/>
        </w:rPr>
        <w:t>)</w:t>
      </w: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Отчет по учебной/производственной практике представляет собой комплект материалов, включающий в себя документы на прохождение практики, материалы, подготовленные практикантам и подтверждающие выполнение заданий на практике.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>Отчет оформляется в строгом соответствии с требованиями программы.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 xml:space="preserve"> Оформление отчета проверяется в рамках консультаций по практики. Защита отчета осуществляется в рамках дифференцированного зачета в устной форме. </w:t>
      </w:r>
    </w:p>
    <w:p w:rsidR="00467781" w:rsidRPr="0088659B" w:rsidRDefault="00467781" w:rsidP="0088659B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>Все необходимые материалы комплектуются в папку-скоросшиватель в следующем порядке:</w:t>
      </w:r>
    </w:p>
    <w:p w:rsidR="00467781" w:rsidRPr="0088659B" w:rsidRDefault="00467781" w:rsidP="0088659B">
      <w:pPr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659B">
        <w:rPr>
          <w:rFonts w:ascii="Times New Roman" w:hAnsi="Times New Roman"/>
          <w:color w:val="000000"/>
          <w:sz w:val="24"/>
          <w:szCs w:val="24"/>
          <w:lang w:eastAsia="ru-RU"/>
        </w:rPr>
        <w:t>1. Титульный лист</w:t>
      </w:r>
    </w:p>
    <w:p w:rsidR="00467781" w:rsidRPr="0088659B" w:rsidRDefault="00467781" w:rsidP="0088659B">
      <w:pPr>
        <w:spacing w:after="0" w:line="240" w:lineRule="atLeas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659B">
        <w:rPr>
          <w:rFonts w:ascii="Times New Roman" w:hAnsi="Times New Roman"/>
          <w:color w:val="000000"/>
          <w:sz w:val="24"/>
          <w:szCs w:val="24"/>
          <w:lang w:eastAsia="ru-RU"/>
        </w:rPr>
        <w:t>2. Содержание отчета</w:t>
      </w:r>
    </w:p>
    <w:tbl>
      <w:tblPr>
        <w:tblW w:w="9875" w:type="dxa"/>
        <w:tblLook w:val="01E0"/>
      </w:tblPr>
      <w:tblGrid>
        <w:gridCol w:w="9875"/>
      </w:tblGrid>
      <w:tr w:rsidR="00467781" w:rsidRPr="00005518" w:rsidTr="001B3003">
        <w:tc>
          <w:tcPr>
            <w:tcW w:w="8680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</w:p>
        </w:tc>
      </w:tr>
      <w:tr w:rsidR="00467781" w:rsidRPr="00005518" w:rsidTr="001B3003">
        <w:trPr>
          <w:trHeight w:val="317"/>
        </w:trPr>
        <w:tc>
          <w:tcPr>
            <w:tcW w:w="8680" w:type="dxa"/>
            <w:vMerge w:val="restart"/>
          </w:tcPr>
          <w:p w:rsidR="00467781" w:rsidRPr="005B5D78" w:rsidRDefault="00467781" w:rsidP="005B5D78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5D78">
              <w:rPr>
                <w:rFonts w:ascii="Times New Roman" w:hAnsi="Times New Roman"/>
                <w:color w:val="000000"/>
                <w:sz w:val="24"/>
                <w:szCs w:val="24"/>
              </w:rPr>
              <w:t>1. Обработка и анализ результатов выполненной работы;</w:t>
            </w:r>
          </w:p>
          <w:p w:rsidR="00467781" w:rsidRPr="005B5D78" w:rsidRDefault="00467781" w:rsidP="005B5D78">
            <w:pPr>
              <w:tabs>
                <w:tab w:val="left" w:pos="1134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B5D78">
              <w:rPr>
                <w:rFonts w:ascii="Times New Roman" w:hAnsi="Times New Roman"/>
                <w:color w:val="000000"/>
                <w:sz w:val="24"/>
                <w:szCs w:val="24"/>
              </w:rPr>
              <w:t>2.Разработка лекал и эскиза изделия;</w:t>
            </w:r>
          </w:p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  <w:r w:rsidRPr="005B5D78">
              <w:rPr>
                <w:rFonts w:ascii="Times New Roman" w:hAnsi="Times New Roman"/>
                <w:color w:val="000000"/>
                <w:sz w:val="24"/>
                <w:szCs w:val="24"/>
              </w:rPr>
              <w:t>3.Пошив качественного изделия.</w:t>
            </w:r>
          </w:p>
        </w:tc>
      </w:tr>
      <w:tr w:rsidR="00467781" w:rsidRPr="00005518" w:rsidTr="001B3003">
        <w:trPr>
          <w:trHeight w:val="276"/>
        </w:trPr>
        <w:tc>
          <w:tcPr>
            <w:tcW w:w="0" w:type="auto"/>
            <w:vMerge/>
            <w:vAlign w:val="center"/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</w:p>
        </w:tc>
      </w:tr>
      <w:tr w:rsidR="00467781" w:rsidRPr="00005518" w:rsidTr="001B3003">
        <w:trPr>
          <w:trHeight w:val="276"/>
        </w:trPr>
        <w:tc>
          <w:tcPr>
            <w:tcW w:w="0" w:type="auto"/>
            <w:vMerge/>
            <w:vAlign w:val="center"/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</w:p>
        </w:tc>
      </w:tr>
      <w:tr w:rsidR="00467781" w:rsidRPr="00005518" w:rsidTr="001B3003">
        <w:trPr>
          <w:trHeight w:val="317"/>
        </w:trPr>
        <w:tc>
          <w:tcPr>
            <w:tcW w:w="0" w:type="auto"/>
            <w:vMerge/>
            <w:vAlign w:val="center"/>
          </w:tcPr>
          <w:p w:rsidR="00467781" w:rsidRPr="0088659B" w:rsidRDefault="00467781" w:rsidP="005B5D78">
            <w:pPr>
              <w:spacing w:after="0" w:line="240" w:lineRule="auto"/>
              <w:rPr>
                <w:rFonts w:ascii="Times New Roman" w:hAnsi="Times New Roman"/>
                <w:caps/>
                <w:color w:val="000000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8680" w:type="dxa"/>
          </w:tcPr>
          <w:p w:rsidR="00467781" w:rsidRPr="0088659B" w:rsidRDefault="00467781" w:rsidP="005B5D7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Заключение</w:t>
            </w:r>
          </w:p>
        </w:tc>
      </w:tr>
      <w:tr w:rsidR="00467781" w:rsidRPr="00005518" w:rsidTr="001B3003">
        <w:tc>
          <w:tcPr>
            <w:tcW w:w="8680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Список использованных источников</w:t>
            </w:r>
          </w:p>
        </w:tc>
      </w:tr>
      <w:tr w:rsidR="00467781" w:rsidRPr="00005518" w:rsidTr="001B3003">
        <w:tc>
          <w:tcPr>
            <w:tcW w:w="8680" w:type="dxa"/>
          </w:tcPr>
          <w:p w:rsidR="00467781" w:rsidRPr="0088659B" w:rsidRDefault="00467781" w:rsidP="0088659B">
            <w:pP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Приложения</w:t>
            </w:r>
          </w:p>
        </w:tc>
      </w:tr>
    </w:tbl>
    <w:p w:rsidR="00467781" w:rsidRPr="0088659B" w:rsidRDefault="00467781" w:rsidP="0088659B">
      <w:pPr>
        <w:spacing w:after="0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tabs>
          <w:tab w:val="left" w:pos="1134"/>
        </w:tabs>
        <w:spacing w:after="0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88659B">
        <w:rPr>
          <w:rFonts w:ascii="Times New Roman" w:hAnsi="Times New Roman"/>
          <w:b/>
          <w:i/>
          <w:color w:val="000000"/>
          <w:sz w:val="24"/>
          <w:szCs w:val="24"/>
        </w:rPr>
        <w:t>Приложения к отчету</w:t>
      </w:r>
    </w:p>
    <w:p w:rsidR="00467781" w:rsidRPr="0088659B" w:rsidRDefault="00467781" w:rsidP="0088659B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расчетные данные (таблицы, схемы</w:t>
      </w:r>
      <w:r w:rsidRPr="0088659B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образцы, </w:t>
      </w:r>
      <w:r w:rsidRPr="0088659B">
        <w:rPr>
          <w:rFonts w:ascii="Times New Roman" w:hAnsi="Times New Roman"/>
          <w:color w:val="000000"/>
          <w:sz w:val="24"/>
          <w:szCs w:val="24"/>
        </w:rPr>
        <w:t xml:space="preserve"> источники исходных данных )</w:t>
      </w:r>
    </w:p>
    <w:p w:rsidR="00467781" w:rsidRPr="0088659B" w:rsidRDefault="00467781" w:rsidP="0088659B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 xml:space="preserve">- фотографии предприятия, </w:t>
      </w:r>
      <w:r>
        <w:rPr>
          <w:rFonts w:ascii="Times New Roman" w:hAnsi="Times New Roman"/>
          <w:color w:val="000000"/>
          <w:sz w:val="24"/>
          <w:szCs w:val="24"/>
        </w:rPr>
        <w:t>швейных организаций, ателье и</w:t>
      </w:r>
      <w:r w:rsidRPr="0088659B">
        <w:rPr>
          <w:rFonts w:ascii="Times New Roman" w:hAnsi="Times New Roman"/>
          <w:color w:val="000000"/>
          <w:sz w:val="24"/>
          <w:szCs w:val="24"/>
        </w:rPr>
        <w:t xml:space="preserve"> др.  </w:t>
      </w:r>
    </w:p>
    <w:p w:rsidR="00467781" w:rsidRPr="0088659B" w:rsidRDefault="00467781" w:rsidP="0088659B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67781" w:rsidRPr="0088659B" w:rsidRDefault="00467781" w:rsidP="0088659B">
      <w:pPr>
        <w:tabs>
          <w:tab w:val="left" w:pos="1134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>В папку отчета по производственной практики последними листами вкладываются:</w:t>
      </w:r>
    </w:p>
    <w:p w:rsidR="00467781" w:rsidRPr="0088659B" w:rsidRDefault="00467781" w:rsidP="00D10600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659B">
        <w:rPr>
          <w:rFonts w:ascii="Times New Roman" w:hAnsi="Times New Roman"/>
          <w:color w:val="000000"/>
          <w:sz w:val="24"/>
          <w:szCs w:val="24"/>
          <w:lang w:eastAsia="ru-RU"/>
        </w:rPr>
        <w:t>Аттестационный лист по практике</w:t>
      </w:r>
    </w:p>
    <w:p w:rsidR="00467781" w:rsidRPr="0088659B" w:rsidRDefault="00467781" w:rsidP="00D10600">
      <w:pPr>
        <w:numPr>
          <w:ilvl w:val="0"/>
          <w:numId w:val="3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8659B">
        <w:rPr>
          <w:rFonts w:ascii="Times New Roman" w:hAnsi="Times New Roman"/>
          <w:color w:val="000000"/>
          <w:sz w:val="24"/>
          <w:szCs w:val="24"/>
          <w:lang w:eastAsia="ru-RU"/>
        </w:rPr>
        <w:t>Характеристика по итогам производственной практики</w:t>
      </w:r>
    </w:p>
    <w:p w:rsidR="00467781" w:rsidRPr="0088659B" w:rsidRDefault="00467781" w:rsidP="00D10600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Титульный лист отчета (Приложение А)</w:t>
      </w:r>
    </w:p>
    <w:p w:rsidR="00467781" w:rsidRPr="0088659B" w:rsidRDefault="00467781" w:rsidP="00D10600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Характеристика-отзыв на практиканта (Приложение В).</w:t>
      </w:r>
    </w:p>
    <w:p w:rsidR="00467781" w:rsidRPr="0088659B" w:rsidRDefault="00467781" w:rsidP="00D10600">
      <w:pPr>
        <w:numPr>
          <w:ilvl w:val="0"/>
          <w:numId w:val="3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Содержание отчета по учебной практике имеет структуру дневника.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- характеристика с предприятия (</w:t>
      </w:r>
      <w:r w:rsidRPr="0088659B">
        <w:rPr>
          <w:rFonts w:ascii="Times New Roman" w:hAnsi="Times New Roman"/>
          <w:i/>
          <w:sz w:val="24"/>
          <w:szCs w:val="24"/>
        </w:rPr>
        <w:t>Приложение Г).</w:t>
      </w:r>
    </w:p>
    <w:p w:rsidR="00467781" w:rsidRDefault="00467781" w:rsidP="0088659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- аттестационный лист по учебной и производственной практике </w:t>
      </w:r>
      <w:r w:rsidRPr="0088659B">
        <w:rPr>
          <w:rFonts w:ascii="Times New Roman" w:hAnsi="Times New Roman"/>
          <w:i/>
          <w:sz w:val="24"/>
          <w:szCs w:val="24"/>
        </w:rPr>
        <w:t xml:space="preserve">(Приложение Д) </w:t>
      </w:r>
    </w:p>
    <w:p w:rsidR="00467781" w:rsidRDefault="00467781" w:rsidP="0088659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67781" w:rsidRDefault="00467781" w:rsidP="0088659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67781" w:rsidRDefault="00467781" w:rsidP="0088659B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i/>
          <w:caps/>
          <w:sz w:val="24"/>
          <w:szCs w:val="24"/>
        </w:rPr>
      </w:pPr>
    </w:p>
    <w:p w:rsidR="00467781" w:rsidRPr="0088659B" w:rsidRDefault="00467781" w:rsidP="0088659B">
      <w:pPr>
        <w:spacing w:after="0"/>
        <w:rPr>
          <w:rFonts w:ascii="Times New Roman" w:hAnsi="Times New Roman"/>
          <w:caps/>
          <w:sz w:val="24"/>
          <w:szCs w:val="24"/>
        </w:rPr>
      </w:pPr>
    </w:p>
    <w:p w:rsidR="00467781" w:rsidRPr="0088659B" w:rsidRDefault="00467781" w:rsidP="0088659B">
      <w:pPr>
        <w:spacing w:after="0"/>
        <w:jc w:val="center"/>
        <w:rPr>
          <w:rFonts w:ascii="Times New Roman" w:hAnsi="Times New Roman"/>
          <w:b/>
          <w:caps/>
          <w:sz w:val="24"/>
          <w:szCs w:val="24"/>
        </w:rPr>
      </w:pPr>
      <w:r w:rsidRPr="0088659B">
        <w:rPr>
          <w:rFonts w:ascii="Times New Roman" w:hAnsi="Times New Roman"/>
          <w:b/>
          <w:caps/>
          <w:sz w:val="24"/>
          <w:szCs w:val="24"/>
        </w:rPr>
        <w:t>5. Информационное обеспечение УЧЕБНОЙ И ПРОИЗВОДСТВЕННОЙ ПРАКТИКИ</w:t>
      </w:r>
    </w:p>
    <w:p w:rsidR="00467781" w:rsidRPr="005B5D78" w:rsidRDefault="00467781" w:rsidP="005B5D78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B5D78">
        <w:rPr>
          <w:rFonts w:ascii="Times New Roman" w:hAnsi="Times New Roman"/>
          <w:b/>
          <w:bCs/>
          <w:sz w:val="24"/>
          <w:szCs w:val="24"/>
        </w:rPr>
        <w:t>Основные источники:</w:t>
      </w:r>
    </w:p>
    <w:p w:rsidR="00467781" w:rsidRPr="005B5D78" w:rsidRDefault="00467781" w:rsidP="005B5D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bCs/>
          <w:color w:val="000000"/>
          <w:sz w:val="24"/>
          <w:szCs w:val="28"/>
          <w:lang w:eastAsia="ru-RU"/>
        </w:rPr>
        <w:t>Перечень рекомендуемых учебных изданий, Интернет-ресурсов,  дополнительной литературы</w:t>
      </w:r>
    </w:p>
    <w:p w:rsidR="00467781" w:rsidRPr="005B5D78" w:rsidRDefault="00467781" w:rsidP="00D10600">
      <w:pPr>
        <w:widowControl w:val="0"/>
        <w:numPr>
          <w:ilvl w:val="0"/>
          <w:numId w:val="6"/>
        </w:numPr>
        <w:tabs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Пошив изделий по индивидуальным заказам: Учебник для нач. проф. образования/М.А.Силаева. – 4-е изд., стер. – М.: Издательский центр «Академия», 2012. – 528 с. </w:t>
      </w:r>
    </w:p>
    <w:p w:rsidR="00467781" w:rsidRPr="005B5D78" w:rsidRDefault="00467781" w:rsidP="00D10600">
      <w:pPr>
        <w:widowControl w:val="0"/>
        <w:numPr>
          <w:ilvl w:val="0"/>
          <w:numId w:val="6"/>
        </w:numPr>
        <w:tabs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Материаловедение швейного производства: Учеб. пособие для сред. проф. образования/ Н.А.Савостицкий, Э.К.Амирова. – 3-е изд., стер. –М.: Издательский центр «Академия», 2012. – 240 с.</w:t>
      </w:r>
    </w:p>
    <w:p w:rsidR="00467781" w:rsidRPr="005B5D78" w:rsidRDefault="00467781" w:rsidP="00D10600">
      <w:pPr>
        <w:widowControl w:val="0"/>
        <w:numPr>
          <w:ilvl w:val="0"/>
          <w:numId w:val="6"/>
        </w:numPr>
        <w:tabs>
          <w:tab w:val="num" w:pos="426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Оборудование швейного производства: Учебник для сред. проф. образования/ В.Я.Франц. – 3-е изд., стер. – М.: Издательский центр «Академия», 2012. – 448 с. </w:t>
      </w:r>
    </w:p>
    <w:p w:rsidR="00467781" w:rsidRPr="005B5D78" w:rsidRDefault="00467781" w:rsidP="005B5D78">
      <w:pPr>
        <w:tabs>
          <w:tab w:val="num" w:pos="426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5B5D78">
        <w:rPr>
          <w:rFonts w:ascii="Times New Roman" w:hAnsi="Times New Roman"/>
          <w:bCs/>
          <w:sz w:val="24"/>
          <w:szCs w:val="28"/>
          <w:lang w:eastAsia="ru-RU"/>
        </w:rPr>
        <w:t>Дополнительные источники:</w:t>
      </w:r>
    </w:p>
    <w:p w:rsidR="00467781" w:rsidRPr="005B5D78" w:rsidRDefault="00467781" w:rsidP="00D10600">
      <w:pPr>
        <w:numPr>
          <w:ilvl w:val="0"/>
          <w:numId w:val="7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bCs/>
          <w:color w:val="000000"/>
          <w:sz w:val="24"/>
          <w:szCs w:val="28"/>
          <w:lang w:eastAsia="ru-RU"/>
        </w:rPr>
        <w:t xml:space="preserve">Технология швейных изделий: Учеб. пособие для сред. проф. учеб. заведений / Э.К. Амирова, А.Т. Труханова, О.В. Саккулина, Б.С. Саккулин. – М.: </w:t>
      </w: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Издательский центр «Академия», 2012. – 480 с.</w:t>
      </w:r>
    </w:p>
    <w:p w:rsidR="00467781" w:rsidRPr="005B5D78" w:rsidRDefault="00467781" w:rsidP="005B5D78">
      <w:pPr>
        <w:tabs>
          <w:tab w:val="num" w:pos="426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  <w:lang w:eastAsia="ru-RU"/>
        </w:rPr>
      </w:pPr>
      <w:r w:rsidRPr="005B5D78">
        <w:rPr>
          <w:rFonts w:ascii="Times New Roman" w:hAnsi="Times New Roman"/>
          <w:bCs/>
          <w:sz w:val="24"/>
          <w:szCs w:val="28"/>
          <w:lang w:eastAsia="ru-RU"/>
        </w:rPr>
        <w:t>Нормативная документация:</w:t>
      </w:r>
    </w:p>
    <w:p w:rsidR="00467781" w:rsidRPr="005B5D78" w:rsidRDefault="00467781" w:rsidP="00D10600">
      <w:pPr>
        <w:numPr>
          <w:ilvl w:val="0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ГОСТ 4103-82 «Изделия швейные. Методы контроля качества»</w:t>
      </w:r>
    </w:p>
    <w:p w:rsidR="00467781" w:rsidRPr="005B5D78" w:rsidRDefault="00467781" w:rsidP="00D10600">
      <w:pPr>
        <w:numPr>
          <w:ilvl w:val="0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ГОСТ  Р  ИСО 3635-99 «Одежда. Определения, обозначения и требования к измерению»</w:t>
      </w:r>
    </w:p>
    <w:p w:rsidR="00467781" w:rsidRPr="005B5D78" w:rsidRDefault="00467781" w:rsidP="00D10600">
      <w:pPr>
        <w:numPr>
          <w:ilvl w:val="0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 xml:space="preserve"> ГОСТ 12807-88 «Изделия швейные. Классификация стежков, строчек и швов»</w:t>
      </w:r>
    </w:p>
    <w:p w:rsidR="00467781" w:rsidRPr="005B5D78" w:rsidRDefault="00467781" w:rsidP="00D10600">
      <w:pPr>
        <w:numPr>
          <w:ilvl w:val="0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ГОСТ 17037-85 «Изделия швейные и трикотажные. Термины и определения»</w:t>
      </w:r>
    </w:p>
    <w:p w:rsidR="00467781" w:rsidRPr="005B5D78" w:rsidRDefault="00467781" w:rsidP="005B5D78">
      <w:pPr>
        <w:tabs>
          <w:tab w:val="num" w:pos="426"/>
          <w:tab w:val="left" w:pos="1134"/>
        </w:tabs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r w:rsidRPr="005B5D78">
        <w:rPr>
          <w:rFonts w:ascii="Times New Roman" w:hAnsi="Times New Roman"/>
          <w:color w:val="000000"/>
          <w:sz w:val="24"/>
          <w:szCs w:val="28"/>
          <w:lang w:eastAsia="ru-RU"/>
        </w:rPr>
        <w:t>Интернет-ресурсы:</w:t>
      </w:r>
    </w:p>
    <w:p w:rsidR="00467781" w:rsidRPr="005B5D78" w:rsidRDefault="00467781" w:rsidP="00D10600">
      <w:pPr>
        <w:numPr>
          <w:ilvl w:val="1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hyperlink r:id="rId5" w:history="1">
        <w:r w:rsidRPr="005B5D78">
          <w:rPr>
            <w:rFonts w:ascii="Times New Roman" w:hAnsi="Times New Roman"/>
            <w:color w:val="0000FF"/>
            <w:sz w:val="24"/>
            <w:szCs w:val="28"/>
            <w:u w:val="single"/>
            <w:lang w:eastAsia="ru-RU"/>
          </w:rPr>
          <w:t>http://www.osinka.ru/</w:t>
        </w:r>
      </w:hyperlink>
    </w:p>
    <w:p w:rsidR="00467781" w:rsidRPr="005B5D78" w:rsidRDefault="00467781" w:rsidP="00D10600">
      <w:pPr>
        <w:numPr>
          <w:ilvl w:val="1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hyperlink r:id="rId6" w:history="1">
        <w:r w:rsidRPr="005B5D78">
          <w:rPr>
            <w:rFonts w:ascii="Times New Roman" w:hAnsi="Times New Roman"/>
            <w:color w:val="0000FF"/>
            <w:sz w:val="24"/>
            <w:szCs w:val="28"/>
            <w:u w:val="single"/>
            <w:lang w:eastAsia="ru-RU"/>
          </w:rPr>
          <w:t>http://modanews.ru/</w:t>
        </w:r>
      </w:hyperlink>
    </w:p>
    <w:p w:rsidR="00467781" w:rsidRPr="005B5D78" w:rsidRDefault="00467781" w:rsidP="00D10600">
      <w:pPr>
        <w:numPr>
          <w:ilvl w:val="1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8"/>
          <w:lang w:eastAsia="ru-RU"/>
        </w:rPr>
      </w:pPr>
      <w:hyperlink r:id="rId7" w:history="1">
        <w:r w:rsidRPr="005B5D78">
          <w:rPr>
            <w:rFonts w:ascii="Times New Roman" w:hAnsi="Times New Roman"/>
            <w:color w:val="0000FF"/>
            <w:sz w:val="24"/>
            <w:szCs w:val="28"/>
            <w:u w:val="single"/>
            <w:lang w:eastAsia="ru-RU"/>
          </w:rPr>
          <w:t>http://rukodelie.ru/</w:t>
        </w:r>
      </w:hyperlink>
    </w:p>
    <w:p w:rsidR="00467781" w:rsidRPr="005B5D78" w:rsidRDefault="00467781" w:rsidP="00D10600">
      <w:pPr>
        <w:numPr>
          <w:ilvl w:val="1"/>
          <w:numId w:val="8"/>
        </w:numPr>
        <w:tabs>
          <w:tab w:val="num" w:pos="426"/>
          <w:tab w:val="left" w:pos="1134"/>
        </w:tabs>
        <w:spacing w:after="0" w:line="240" w:lineRule="auto"/>
        <w:ind w:left="0" w:firstLine="709"/>
        <w:rPr>
          <w:rFonts w:ascii="Times New Roman" w:hAnsi="Times New Roman"/>
          <w:color w:val="0000FF"/>
          <w:sz w:val="24"/>
          <w:szCs w:val="28"/>
          <w:u w:val="single"/>
          <w:lang w:eastAsia="ru-RU"/>
        </w:rPr>
      </w:pPr>
      <w:hyperlink r:id="rId8" w:history="1">
        <w:r w:rsidRPr="005B5D78">
          <w:rPr>
            <w:rFonts w:ascii="Times New Roman" w:hAnsi="Times New Roman"/>
            <w:color w:val="0000FF"/>
            <w:sz w:val="24"/>
            <w:szCs w:val="28"/>
            <w:u w:val="single"/>
            <w:lang w:eastAsia="ru-RU"/>
          </w:rPr>
          <w:t>http://digitaljournals.ru/</w:t>
        </w:r>
      </w:hyperlink>
    </w:p>
    <w:p w:rsidR="00467781" w:rsidRPr="005B5D78" w:rsidRDefault="00467781" w:rsidP="005B5D78">
      <w:pPr>
        <w:rPr>
          <w:rFonts w:ascii="Times New Roman" w:hAnsi="Times New Roman"/>
          <w:color w:val="0000FF"/>
          <w:sz w:val="24"/>
          <w:szCs w:val="28"/>
          <w:u w:val="single"/>
          <w:lang w:eastAsia="ru-RU"/>
        </w:rPr>
      </w:pPr>
      <w:r w:rsidRPr="005B5D78">
        <w:rPr>
          <w:rFonts w:ascii="Times New Roman" w:hAnsi="Times New Roman"/>
          <w:color w:val="0000FF"/>
          <w:sz w:val="24"/>
          <w:szCs w:val="28"/>
          <w:u w:val="single"/>
          <w:lang w:eastAsia="ru-RU"/>
        </w:rPr>
        <w:br w:type="page"/>
      </w: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Приложение А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ДНЕВНИК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ПО УЧЕБНОЙ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B5D78">
        <w:rPr>
          <w:rFonts w:ascii="Times New Roman" w:hAnsi="Times New Roman"/>
          <w:b/>
          <w:sz w:val="24"/>
          <w:szCs w:val="24"/>
          <w:u w:val="single"/>
        </w:rPr>
        <w:t>ПМ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5B5D78">
        <w:rPr>
          <w:rFonts w:ascii="Times New Roman" w:hAnsi="Times New Roman"/>
          <w:b/>
          <w:sz w:val="24"/>
          <w:szCs w:val="24"/>
          <w:u w:val="single"/>
        </w:rPr>
        <w:t>06 Участие в разработке технологических процессов в производстве швейной продукции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D7878">
        <w:rPr>
          <w:rFonts w:ascii="Times New Roman" w:hAnsi="Times New Roman"/>
          <w:sz w:val="24"/>
          <w:szCs w:val="24"/>
          <w:u w:val="single"/>
        </w:rPr>
        <w:t>по специальности  54.02.01 Дизайн (конструирование, моделирование и технология швейных изделий)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База практики</w:t>
      </w:r>
      <w:r w:rsidRPr="0088659B">
        <w:rPr>
          <w:rFonts w:ascii="Times New Roman" w:hAnsi="Times New Roman"/>
          <w:sz w:val="24"/>
          <w:szCs w:val="24"/>
        </w:rPr>
        <w:t xml:space="preserve"> _______________________________________________________________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(полное наименование предприятия/организации)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28"/>
      </w:tblGrid>
      <w:tr w:rsidR="00467781" w:rsidRPr="00005518" w:rsidTr="001B300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Студента(-ки) гр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>. 401  ___________________________________________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Руководитель практики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от организации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_________________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              (Ф.И.О.)</w:t>
            </w: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 xml:space="preserve">Руководитель практики от ГАПОУ «ОГК»  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Оренбург </w:t>
      </w:r>
      <w:smartTag w:uri="urn:schemas-microsoft-com:office:smarttags" w:element="metricconverter">
        <w:smartTagPr>
          <w:attr w:name="ProductID" w:val="2018 г"/>
        </w:smartTagPr>
        <w:r w:rsidRPr="0088659B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8</w:t>
        </w:r>
        <w:r w:rsidRPr="0088659B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88659B">
        <w:rPr>
          <w:rFonts w:ascii="Times New Roman" w:hAnsi="Times New Roman"/>
          <w:sz w:val="24"/>
          <w:szCs w:val="24"/>
        </w:rPr>
        <w:t>.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Внутренние страницы дневника по учебной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0"/>
        <w:gridCol w:w="5125"/>
        <w:gridCol w:w="3187"/>
      </w:tblGrid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Описание ежедневной работы</w:t>
            </w: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Оценка/подпись руководителя практики от организации</w:t>
            </w: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Приложение Б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 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ДНЕВНИК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ПО ПРОИЗВОДСТВЕННОЙ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7900A3" w:rsidRDefault="00467781" w:rsidP="007900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00A3">
        <w:rPr>
          <w:rFonts w:ascii="Times New Roman" w:hAnsi="Times New Roman"/>
          <w:b/>
          <w:sz w:val="24"/>
          <w:szCs w:val="24"/>
          <w:u w:val="single"/>
        </w:rPr>
        <w:t>ПМ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900A3">
        <w:rPr>
          <w:rFonts w:ascii="Times New Roman" w:hAnsi="Times New Roman"/>
          <w:b/>
          <w:sz w:val="24"/>
          <w:szCs w:val="24"/>
          <w:u w:val="single"/>
        </w:rPr>
        <w:t>06 Участие в разработке технологических процессов в производстве швейной продукции</w:t>
      </w:r>
    </w:p>
    <w:p w:rsidR="00467781" w:rsidRDefault="00467781" w:rsidP="007900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67781" w:rsidRPr="0088659B" w:rsidRDefault="00467781" w:rsidP="007900A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п</w:t>
      </w:r>
      <w:r w:rsidRPr="007900A3">
        <w:rPr>
          <w:rFonts w:ascii="Times New Roman" w:hAnsi="Times New Roman"/>
          <w:b/>
          <w:sz w:val="24"/>
          <w:szCs w:val="24"/>
          <w:u w:val="single"/>
        </w:rPr>
        <w:t>о специальности  54.02.01 Дизайн (конструирование, моделирование и технология швейных изделий)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База практики</w:t>
      </w:r>
      <w:r w:rsidRPr="0088659B">
        <w:rPr>
          <w:rFonts w:ascii="Times New Roman" w:hAnsi="Times New Roman"/>
          <w:sz w:val="24"/>
          <w:szCs w:val="24"/>
        </w:rPr>
        <w:t xml:space="preserve"> _______________________________________________________________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(полное наименование предприятия/организации)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728"/>
      </w:tblGrid>
      <w:tr w:rsidR="00467781" w:rsidRPr="00005518" w:rsidTr="001B3003">
        <w:tc>
          <w:tcPr>
            <w:tcW w:w="9747" w:type="dxa"/>
            <w:tcBorders>
              <w:top w:val="nil"/>
              <w:left w:val="nil"/>
              <w:bottom w:val="nil"/>
              <w:right w:val="nil"/>
            </w:tcBorders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Студента(-ки) гр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>. 401  ___________________________________________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Руководитель практики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от организации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_________________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              (Ф.И.О.)</w:t>
            </w: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 xml:space="preserve">Руководитель практики от ГАПОУ «ОГК»  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Оренбург </w:t>
      </w:r>
      <w:smartTag w:uri="urn:schemas-microsoft-com:office:smarttags" w:element="metricconverter">
        <w:smartTagPr>
          <w:attr w:name="ProductID" w:val="2018 г"/>
        </w:smartTagPr>
        <w:r w:rsidRPr="0088659B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8</w:t>
        </w:r>
        <w:r w:rsidRPr="0088659B">
          <w:rPr>
            <w:rFonts w:ascii="Times New Roman" w:hAnsi="Times New Roman"/>
            <w:sz w:val="24"/>
            <w:szCs w:val="24"/>
          </w:rPr>
          <w:t xml:space="preserve"> г</w:t>
        </w:r>
      </w:smartTag>
      <w:r w:rsidRPr="0088659B">
        <w:rPr>
          <w:rFonts w:ascii="Times New Roman" w:hAnsi="Times New Roman"/>
          <w:sz w:val="24"/>
          <w:szCs w:val="24"/>
        </w:rPr>
        <w:t>.</w:t>
      </w: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Внутренние страницы дневника по производственной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0"/>
        <w:gridCol w:w="5125"/>
        <w:gridCol w:w="3187"/>
      </w:tblGrid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Описание ежедневной работы</w:t>
            </w: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Оценка/подпись руководителя практики от организации</w:t>
            </w: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7781" w:rsidRPr="00005518" w:rsidTr="001B3003">
        <w:tc>
          <w:tcPr>
            <w:tcW w:w="1242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8" w:type="dxa"/>
          </w:tcPr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</w:tcPr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7900A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Приложение В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ОТЧЕТ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ПО УЧЕБНОЙ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7900A3" w:rsidRDefault="00467781" w:rsidP="00790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7900A3">
        <w:rPr>
          <w:rFonts w:ascii="Times New Roman" w:hAnsi="Times New Roman"/>
          <w:b/>
          <w:sz w:val="24"/>
          <w:szCs w:val="24"/>
          <w:u w:val="single"/>
        </w:rPr>
        <w:t>ПМ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 w:rsidRPr="007900A3">
        <w:rPr>
          <w:rFonts w:ascii="Times New Roman" w:hAnsi="Times New Roman"/>
          <w:b/>
          <w:sz w:val="24"/>
          <w:szCs w:val="24"/>
          <w:u w:val="single"/>
        </w:rPr>
        <w:t>06 Участие в разработке технологических процессов в производстве швейной продукции</w:t>
      </w:r>
    </w:p>
    <w:p w:rsidR="00467781" w:rsidRDefault="00467781" w:rsidP="00790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467781" w:rsidRPr="0088659B" w:rsidRDefault="00467781" w:rsidP="00790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900A3">
        <w:rPr>
          <w:rFonts w:ascii="Times New Roman" w:hAnsi="Times New Roman"/>
          <w:b/>
          <w:sz w:val="24"/>
          <w:szCs w:val="24"/>
          <w:u w:val="single"/>
        </w:rPr>
        <w:t>по специальности  54.02.01 Дизайн (конструирование, моделирование и технология швейных изделий)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b/>
          <w:sz w:val="24"/>
          <w:szCs w:val="24"/>
        </w:rPr>
        <w:t>База практики</w:t>
      </w:r>
      <w:r w:rsidRPr="0088659B">
        <w:rPr>
          <w:rFonts w:ascii="Times New Roman" w:hAnsi="Times New Roman"/>
          <w:sz w:val="24"/>
          <w:szCs w:val="24"/>
        </w:rPr>
        <w:t xml:space="preserve"> _______________________________________________________________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(полное наименование предприятия/организации)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08"/>
      </w:tblGrid>
      <w:tr w:rsidR="00467781" w:rsidRPr="00005518" w:rsidTr="001B3003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467781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Студента(-ки)/ гр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____________________________________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(Ф.И.О.)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«____» ________________________ 20__г.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67781" w:rsidRPr="0088659B" w:rsidRDefault="00467781" w:rsidP="0088659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b/>
                <w:sz w:val="24"/>
                <w:szCs w:val="24"/>
              </w:rPr>
              <w:t>Руководитель практики</w:t>
            </w:r>
            <w:r w:rsidRPr="00886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8659B">
              <w:rPr>
                <w:rFonts w:ascii="Times New Roman" w:hAnsi="Times New Roman"/>
                <w:sz w:val="24"/>
                <w:szCs w:val="24"/>
              </w:rPr>
              <w:t>«____» ________________________ 20__г.</w:t>
            </w:r>
          </w:p>
          <w:p w:rsidR="00467781" w:rsidRPr="0088659B" w:rsidRDefault="00467781" w:rsidP="0088659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Оренбург, 20__г.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88659B">
        <w:rPr>
          <w:rFonts w:ascii="Times New Roman" w:hAnsi="Times New Roman"/>
          <w:color w:val="000000"/>
          <w:sz w:val="24"/>
          <w:szCs w:val="24"/>
        </w:rPr>
        <w:t>Приложение Г</w:t>
      </w: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caps/>
          <w:color w:val="FF0000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88659B">
        <w:rPr>
          <w:rFonts w:ascii="Times New Roman" w:hAnsi="Times New Roman"/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Cs/>
          <w:caps/>
          <w:sz w:val="18"/>
          <w:szCs w:val="18"/>
        </w:rPr>
      </w:pPr>
      <w:r w:rsidRPr="0088659B">
        <w:rPr>
          <w:rFonts w:ascii="Times New Roman" w:hAnsi="Times New Roman"/>
          <w:bCs/>
          <w:caps/>
          <w:sz w:val="18"/>
          <w:szCs w:val="18"/>
        </w:rPr>
        <w:t>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b/>
          <w:caps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b/>
          <w:caps/>
          <w:sz w:val="20"/>
          <w:szCs w:val="20"/>
        </w:rPr>
      </w:pPr>
      <w:r w:rsidRPr="0088659B">
        <w:rPr>
          <w:rFonts w:ascii="Times New Roman ??????????" w:hAnsi="Times New Roman ??????????"/>
          <w:b/>
          <w:caps/>
          <w:sz w:val="20"/>
          <w:szCs w:val="20"/>
        </w:rPr>
        <w:t xml:space="preserve">Характеристика профессиональной деятельности обучающегося </w:t>
      </w:r>
    </w:p>
    <w:p w:rsidR="00467781" w:rsidRPr="0088659B" w:rsidRDefault="00467781" w:rsidP="0088659B">
      <w:pPr>
        <w:spacing w:after="0" w:line="240" w:lineRule="auto"/>
        <w:jc w:val="center"/>
        <w:rPr>
          <w:b/>
          <w:caps/>
        </w:rPr>
      </w:pPr>
      <w:r w:rsidRPr="0088659B">
        <w:rPr>
          <w:rFonts w:ascii="Times New Roman ??????????" w:hAnsi="Times New Roman ??????????"/>
          <w:b/>
          <w:caps/>
          <w:sz w:val="20"/>
          <w:szCs w:val="20"/>
        </w:rPr>
        <w:t>во время производственной практики</w:t>
      </w:r>
    </w:p>
    <w:p w:rsidR="00467781" w:rsidRPr="0088659B" w:rsidRDefault="00467781" w:rsidP="0088659B">
      <w:pPr>
        <w:spacing w:after="0" w:line="240" w:lineRule="auto"/>
        <w:jc w:val="center"/>
        <w:rPr>
          <w:b/>
          <w:caps/>
          <w:sz w:val="24"/>
          <w:szCs w:val="24"/>
        </w:rPr>
      </w:pPr>
    </w:p>
    <w:p w:rsidR="00467781" w:rsidRPr="0088659B" w:rsidRDefault="00467781" w:rsidP="007900A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8659B">
        <w:rPr>
          <w:rFonts w:ascii="Times New Roman" w:hAnsi="Times New Roman"/>
          <w:sz w:val="20"/>
          <w:szCs w:val="20"/>
        </w:rPr>
        <w:t xml:space="preserve">Обучающийся (-аяся)__________________________________________________ № группы ____ по специальности  </w:t>
      </w:r>
      <w:r w:rsidRPr="007900A3">
        <w:rPr>
          <w:rFonts w:ascii="Times New Roman" w:hAnsi="Times New Roman"/>
          <w:i/>
          <w:sz w:val="20"/>
          <w:szCs w:val="20"/>
          <w:u w:val="single"/>
        </w:rPr>
        <w:t>54.02.01 Дизайн (конструирование, моделирование и технология швейных изделий)</w:t>
      </w:r>
      <w:r w:rsidRPr="0088659B">
        <w:rPr>
          <w:rFonts w:ascii="Times New Roman" w:hAnsi="Times New Roman"/>
          <w:sz w:val="20"/>
          <w:szCs w:val="20"/>
        </w:rPr>
        <w:t xml:space="preserve">проходил (-а) производственную практику в рамках профессионального модуля </w:t>
      </w:r>
      <w:r w:rsidRPr="007900A3">
        <w:rPr>
          <w:rFonts w:ascii="Times New Roman" w:hAnsi="Times New Roman"/>
          <w:i/>
          <w:sz w:val="20"/>
          <w:szCs w:val="20"/>
          <w:u w:val="single"/>
        </w:rPr>
        <w:t>ПМ</w:t>
      </w:r>
      <w:r>
        <w:rPr>
          <w:rFonts w:ascii="Times New Roman" w:hAnsi="Times New Roman"/>
          <w:i/>
          <w:sz w:val="20"/>
          <w:szCs w:val="20"/>
          <w:u w:val="single"/>
        </w:rPr>
        <w:t xml:space="preserve"> </w:t>
      </w:r>
      <w:r w:rsidRPr="007900A3">
        <w:rPr>
          <w:rFonts w:ascii="Times New Roman" w:hAnsi="Times New Roman"/>
          <w:i/>
          <w:sz w:val="20"/>
          <w:szCs w:val="20"/>
          <w:u w:val="single"/>
        </w:rPr>
        <w:t>06 Участие в разработке технологических процессов в производстве швейной продукции</w:t>
      </w:r>
      <w:r w:rsidRPr="0088659B">
        <w:rPr>
          <w:rFonts w:ascii="Times New Roman" w:hAnsi="Times New Roman"/>
          <w:sz w:val="20"/>
          <w:szCs w:val="20"/>
        </w:rPr>
        <w:t xml:space="preserve"> с «___» ___________ 20__ г. по «___» ________ 20__г. 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На базе__________</w:t>
      </w:r>
      <w:r w:rsidRPr="0088659B">
        <w:rPr>
          <w:rFonts w:ascii="Times New Roman" w:hAnsi="Times New Roman"/>
          <w:sz w:val="20"/>
          <w:szCs w:val="20"/>
        </w:rPr>
        <w:t>___________________________________________________________________________</w:t>
      </w:r>
    </w:p>
    <w:p w:rsidR="00467781" w:rsidRPr="0088659B" w:rsidRDefault="00467781" w:rsidP="0088659B">
      <w:pPr>
        <w:spacing w:after="0"/>
        <w:jc w:val="center"/>
        <w:rPr>
          <w:rFonts w:ascii="Times New Roman" w:hAnsi="Times New Roman"/>
          <w:i/>
          <w:sz w:val="16"/>
          <w:szCs w:val="16"/>
        </w:rPr>
      </w:pPr>
      <w:r w:rsidRPr="0088659B">
        <w:rPr>
          <w:rFonts w:ascii="Times New Roman" w:hAnsi="Times New Roman"/>
          <w:i/>
          <w:sz w:val="16"/>
          <w:szCs w:val="16"/>
        </w:rPr>
        <w:t xml:space="preserve"> (Полное наименование предприятия, организации)</w:t>
      </w: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88659B">
        <w:rPr>
          <w:rFonts w:ascii="Times New Roman" w:hAnsi="Times New Roman"/>
          <w:sz w:val="20"/>
          <w:szCs w:val="20"/>
          <w:lang w:eastAsia="ru-RU"/>
        </w:rPr>
        <w:t>За время прохождения практики обучающийся продемонстрировал следующие результаты деятельности:</w:t>
      </w:r>
    </w:p>
    <w:p w:rsidR="00467781" w:rsidRDefault="00467781" w:rsidP="00D10600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ru-RU"/>
        </w:rPr>
      </w:pPr>
      <w:r w:rsidRPr="0088659B">
        <w:rPr>
          <w:rFonts w:ascii="Times New Roman" w:hAnsi="Times New Roman"/>
          <w:b/>
          <w:sz w:val="20"/>
          <w:szCs w:val="20"/>
          <w:lang w:eastAsia="ru-RU"/>
        </w:rPr>
        <w:t>Освоение общих компетенций:</w:t>
      </w:r>
    </w:p>
    <w:tbl>
      <w:tblPr>
        <w:tblW w:w="10460" w:type="dxa"/>
        <w:jc w:val="center"/>
        <w:tblInd w:w="-13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0"/>
        <w:gridCol w:w="1960"/>
      </w:tblGrid>
      <w:tr w:rsidR="00467781" w:rsidRPr="00005518" w:rsidTr="00C92DE1">
        <w:trPr>
          <w:trHeight w:val="145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ОК1.Понимать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Имеет устойчивую профессиональную направленность личности, воспринимает профессиональную деятельность в качестве сферы самореализации.</w:t>
            </w:r>
          </w:p>
          <w:p w:rsidR="00467781" w:rsidRPr="009C6502" w:rsidRDefault="00467781" w:rsidP="009C6502">
            <w:pPr>
              <w:spacing w:after="0"/>
              <w:ind w:hanging="5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Имеет устойчивую нравственную позицию, чувство профессиональной чести, достоинства, разделяет профессиональные ценности.</w:t>
            </w:r>
          </w:p>
          <w:p w:rsidR="00467781" w:rsidRPr="009C6502" w:rsidRDefault="00467781" w:rsidP="009C6502">
            <w:pPr>
              <w:spacing w:after="0"/>
              <w:ind w:hanging="5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Испытывает уважение к представителям выбранной профессии, осознает ее социальную значимость.</w:t>
            </w:r>
          </w:p>
          <w:p w:rsidR="00467781" w:rsidRPr="009C6502" w:rsidRDefault="00467781" w:rsidP="009C6502">
            <w:pPr>
              <w:spacing w:after="0"/>
              <w:ind w:hanging="5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Проявляет устойчивый интерес к формированию профессиональных знаний к способам и результатам труда, удовлетворенность трудом.</w:t>
            </w:r>
          </w:p>
          <w:p w:rsidR="00467781" w:rsidRPr="009C6502" w:rsidRDefault="00467781" w:rsidP="009C6502">
            <w:pPr>
              <w:spacing w:after="0"/>
              <w:ind w:hanging="56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Испытывает  потребность  в творческом труде, личностном и карьерном росте. Положительно ориентирован на получение более высокого уровня квалификации.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2. 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Адекватно оценивает поставленные руководителем профессиональные цели.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pacing w:val="-4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pacing w:val="-4"/>
                <w:sz w:val="18"/>
                <w:szCs w:val="18"/>
              </w:rPr>
              <w:t>Планирует деятельность по решению задачи в рамках заданных руководителем технологий, в том числе разбивает поставленную руководителем цель на задачи, подбирая из числа известных технологии (элементы технологий), позволяющие решить каждую из задач.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Анализирует потребности в ресурсах и планирует ресурсы в соответствии с заданным руководителем способом решения задачи.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44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Выбирает способ (технологию) решения задачи в соответствии с заданными руководителем условиями (критериями качества и эффективности) и имеющимися ресурсами.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145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 xml:space="preserve">ОК 3. </w:t>
            </w:r>
            <w:r w:rsidRPr="009C6502">
              <w:rPr>
                <w:rFonts w:ascii="Times New Roman" w:hAnsi="Times New Roman"/>
                <w:b/>
                <w:spacing w:val="-6"/>
                <w:sz w:val="18"/>
                <w:szCs w:val="18"/>
              </w:rPr>
              <w:t>Анализировать рабочую ситуацию, принимать решения в стандартных  и нестандартных ситуациях  и нести за них ответственность</w:t>
            </w:r>
          </w:p>
        </w:tc>
      </w:tr>
      <w:tr w:rsidR="00467781" w:rsidRPr="00005518" w:rsidTr="00C92DE1">
        <w:trPr>
          <w:trHeight w:val="59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Самостоятельно задает критерии для анализа рабочей ситуации и анализирует ее.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59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Эффективно планирует и осуществляет текущий контроль своей деятельности.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59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Корректирует и перестраивает деятельность в изменившихся условиях. 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59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Оценивает процесс и результаты своей профессиональной деятельности </w:t>
            </w: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в соответствии с заданными критериями качества и эффективности</w:t>
            </w:r>
            <w:r w:rsidRPr="009C650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, соотносит достигнутые результаты с поставленными целями, профессиональными нормами и образцами.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599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>Адекватно оценивает последствия принятых решений, предлагает способы предотвращения и способы нейтрализации рисков.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01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Самостоятельно находит источник информации по заданному вопросу, пользуясь электронным или бумажным каталогом, справочно-библиографическими пособиями, поисковыми системами Интернета.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Выделяет из содержащего избыточную информацию источника информацию, необходимую для решения задачи.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Извлекает информацию по одному ил нескольким основаниям из одного или нескольких источников и систематизирует ее в рамках заданной структуры.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Cs/>
                <w:iCs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Предлагает структуру для систематизации информации в соответствии с задачей информационного поиска.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Самостоятельно делает вывод об объектах, процессах, явлениях на основе сравнительного анализа информации о них по заданным критериям или на основе заданных посылок и \ или приводит аргументы в поддержку вывода.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5. Использовать информационно-коммуникационные технологии в профессиональной деятельности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применяет информационно-коммуникационных технологий  при оформлении презентаций, слайд-шоу, выполнении отчётов, рефератов, докладов, самостоятельной работы и прочее.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6. Работать в коллективе, эффективно общаться с коллегами, руководством, потребителями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конструктивность взаимодействия с обучающимися, преподавателями и руководителями производственной практики в ходе обучения и при решении профессиональных задач;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выполняет обязанности при работе в бригаде или выполнении задания индивидуально;</w:t>
            </w:r>
          </w:p>
          <w:p w:rsidR="00467781" w:rsidRPr="009C6502" w:rsidRDefault="00467781" w:rsidP="009C6502">
            <w:pPr>
              <w:spacing w:after="0"/>
              <w:jc w:val="both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соблюдает нормы профессиональной этики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rPr>
                <w:rFonts w:ascii="Times New Roman ??????????" w:hAnsi="Times New Roman ??????????"/>
                <w:spacing w:val="-4"/>
                <w:sz w:val="18"/>
                <w:szCs w:val="18"/>
              </w:rPr>
            </w:pPr>
            <w:r w:rsidRPr="009C6502">
              <w:rPr>
                <w:rFonts w:ascii="Times New Roman ??????????" w:hAnsi="Times New Roman ??????????"/>
                <w:b/>
                <w:spacing w:val="-4"/>
                <w:sz w:val="18"/>
                <w:szCs w:val="18"/>
              </w:rPr>
              <w:t>ОК.7 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Адекватно оценивает свою роль  и обязанности при работе в команде.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b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Осознает личную и коллективную ответственность при работе  в команде, замечает и отдает должное вкладам других людей в команду, делится информацией и опытом с коллегами, положительно реагирует на вклад в команду коллег.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самостоятельно определяет задачи профессионального и личностного развития;</w:t>
            </w:r>
          </w:p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занимается самообразованием;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10460" w:type="dxa"/>
            <w:gridSpan w:val="2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b/>
                <w:sz w:val="18"/>
                <w:szCs w:val="18"/>
              </w:rPr>
            </w:pPr>
            <w:r w:rsidRPr="009C6502">
              <w:rPr>
                <w:rFonts w:ascii="Times New Roman" w:hAnsi="Times New Roman"/>
                <w:b/>
                <w:sz w:val="18"/>
                <w:szCs w:val="18"/>
              </w:rPr>
              <w:t>ОК 9. Ориентироваться в условиях частой смены технологий в профессиональной деятельности.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 xml:space="preserve"> планирует повышение квалификации.</w:t>
            </w:r>
          </w:p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отслеживает изменений в области профессиональной деятельности;</w:t>
            </w:r>
          </w:p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  <w:tr w:rsidR="00467781" w:rsidRPr="00005518" w:rsidTr="00C92DE1">
        <w:trPr>
          <w:trHeight w:val="256"/>
          <w:jc w:val="center"/>
        </w:trPr>
        <w:tc>
          <w:tcPr>
            <w:tcW w:w="8500" w:type="dxa"/>
          </w:tcPr>
          <w:p w:rsidR="00467781" w:rsidRPr="009C6502" w:rsidRDefault="00467781" w:rsidP="009C6502">
            <w:pPr>
              <w:spacing w:after="0"/>
              <w:rPr>
                <w:rFonts w:ascii="Times New Roman" w:hAnsi="Times New Roman"/>
                <w:i/>
                <w:sz w:val="18"/>
                <w:szCs w:val="18"/>
              </w:rPr>
            </w:pPr>
            <w:r w:rsidRPr="009C6502">
              <w:rPr>
                <w:rFonts w:ascii="Times New Roman" w:hAnsi="Times New Roman"/>
                <w:i/>
                <w:sz w:val="18"/>
                <w:szCs w:val="18"/>
              </w:rPr>
              <w:t>вносит изменений в свою деятельность в соответствии с произошедшими изменениями.</w:t>
            </w:r>
          </w:p>
        </w:tc>
        <w:tc>
          <w:tcPr>
            <w:tcW w:w="1960" w:type="dxa"/>
          </w:tcPr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отлично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хорошо</w:t>
            </w:r>
          </w:p>
          <w:p w:rsidR="00467781" w:rsidRPr="009C6502" w:rsidRDefault="00467781" w:rsidP="009C6502">
            <w:pPr>
              <w:tabs>
                <w:tab w:val="left" w:pos="7250"/>
              </w:tabs>
              <w:spacing w:after="0"/>
              <w:ind w:left="98"/>
              <w:rPr>
                <w:rFonts w:ascii="Times New Roman" w:hAnsi="Times New Roman"/>
                <w:sz w:val="18"/>
                <w:szCs w:val="18"/>
              </w:rPr>
            </w:pPr>
            <w:r w:rsidRPr="009C6502">
              <w:rPr>
                <w:rFonts w:ascii="Times New Roman" w:hAnsi="Times New Roman"/>
                <w:sz w:val="18"/>
                <w:szCs w:val="18"/>
              </w:rPr>
              <w:t>□ удовлетворительно</w:t>
            </w:r>
          </w:p>
        </w:tc>
      </w:tr>
    </w:tbl>
    <w:p w:rsidR="00467781" w:rsidRDefault="00467781" w:rsidP="0088659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pacing w:val="-2"/>
          <w:sz w:val="20"/>
          <w:szCs w:val="20"/>
        </w:rPr>
      </w:pPr>
      <w:r w:rsidRPr="0088659B">
        <w:rPr>
          <w:rFonts w:ascii="Times New Roman" w:hAnsi="Times New Roman"/>
          <w:spacing w:val="-2"/>
          <w:sz w:val="20"/>
          <w:szCs w:val="20"/>
        </w:rPr>
        <w:t xml:space="preserve">2). В ходе практики по </w:t>
      </w:r>
      <w:r w:rsidRPr="009C6502">
        <w:rPr>
          <w:rFonts w:ascii="Times New Roman" w:hAnsi="Times New Roman"/>
          <w:i/>
          <w:sz w:val="20"/>
          <w:szCs w:val="20"/>
          <w:u w:val="single"/>
        </w:rPr>
        <w:t xml:space="preserve">ПМ06 Участие в разработке технологических процессов в производстве швейной продукции </w:t>
      </w:r>
      <w:r w:rsidRPr="0088659B">
        <w:rPr>
          <w:rFonts w:ascii="Times New Roman" w:hAnsi="Times New Roman"/>
          <w:spacing w:val="-2"/>
          <w:sz w:val="20"/>
          <w:szCs w:val="20"/>
        </w:rPr>
        <w:t>обучающийся</w:t>
      </w:r>
      <w:r w:rsidRPr="0088659B">
        <w:rPr>
          <w:rFonts w:ascii="Times New Roman" w:hAnsi="Times New Roman"/>
          <w:b/>
          <w:spacing w:val="-2"/>
          <w:sz w:val="20"/>
          <w:szCs w:val="20"/>
        </w:rPr>
        <w:t xml:space="preserve"> </w:t>
      </w:r>
      <w:r w:rsidRPr="0088659B">
        <w:rPr>
          <w:rFonts w:ascii="Times New Roman" w:hAnsi="Times New Roman"/>
          <w:spacing w:val="-2"/>
          <w:sz w:val="20"/>
          <w:szCs w:val="20"/>
        </w:rPr>
        <w:t xml:space="preserve">на ___________________________ уровне освоил следующие </w:t>
      </w:r>
      <w:r w:rsidRPr="0088659B">
        <w:rPr>
          <w:rFonts w:ascii="Times New Roman" w:hAnsi="Times New Roman"/>
          <w:b/>
          <w:spacing w:val="-2"/>
          <w:sz w:val="20"/>
          <w:szCs w:val="20"/>
        </w:rPr>
        <w:t xml:space="preserve">профессиональные компетенции </w:t>
      </w:r>
      <w:r w:rsidRPr="0088659B">
        <w:rPr>
          <w:rFonts w:ascii="Times New Roman" w:hAnsi="Times New Roman"/>
          <w:i/>
          <w:spacing w:val="-2"/>
          <w:sz w:val="20"/>
          <w:szCs w:val="20"/>
        </w:rPr>
        <w:t>(в соответствии с аттестационным листом)</w:t>
      </w:r>
      <w:r w:rsidRPr="0088659B">
        <w:rPr>
          <w:rFonts w:ascii="Times New Roman" w:hAnsi="Times New Roman"/>
          <w:spacing w:val="-2"/>
          <w:sz w:val="20"/>
          <w:szCs w:val="20"/>
        </w:rPr>
        <w:t>:</w:t>
      </w:r>
    </w:p>
    <w:tbl>
      <w:tblPr>
        <w:tblW w:w="1001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7265"/>
        <w:gridCol w:w="1899"/>
      </w:tblGrid>
      <w:tr w:rsidR="00467781" w:rsidRPr="00005518" w:rsidTr="00C92DE1">
        <w:tc>
          <w:tcPr>
            <w:tcW w:w="851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b/>
                <w:sz w:val="18"/>
                <w:szCs w:val="18"/>
              </w:rPr>
            </w:pPr>
            <w:r w:rsidRPr="001F1BEA">
              <w:rPr>
                <w:rFonts w:ascii="Times New Roman" w:hAnsi="Times New Roman"/>
                <w:b/>
                <w:sz w:val="18"/>
                <w:szCs w:val="18"/>
              </w:rPr>
              <w:t>Код</w:t>
            </w:r>
          </w:p>
        </w:tc>
        <w:tc>
          <w:tcPr>
            <w:tcW w:w="7265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z w:val="18"/>
                <w:szCs w:val="18"/>
              </w:rPr>
            </w:pPr>
            <w:r w:rsidRPr="001F1BEA">
              <w:rPr>
                <w:rFonts w:ascii="Times New Roman" w:hAnsi="Times New Roman"/>
                <w:sz w:val="18"/>
                <w:szCs w:val="18"/>
              </w:rPr>
              <w:t>Наименование компетенции</w:t>
            </w:r>
          </w:p>
        </w:tc>
        <w:tc>
          <w:tcPr>
            <w:tcW w:w="1899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/>
                <w:spacing w:val="-2"/>
                <w:sz w:val="18"/>
                <w:szCs w:val="18"/>
              </w:rPr>
            </w:pPr>
            <w:r w:rsidRPr="001F1BEA">
              <w:rPr>
                <w:rFonts w:ascii="Times New Roman" w:hAnsi="Times New Roman"/>
                <w:spacing w:val="-2"/>
                <w:sz w:val="18"/>
                <w:szCs w:val="18"/>
              </w:rPr>
              <w:t>Подпись руководителя</w:t>
            </w:r>
          </w:p>
        </w:tc>
      </w:tr>
      <w:tr w:rsidR="00467781" w:rsidRPr="00005518" w:rsidTr="00C92DE1">
        <w:tc>
          <w:tcPr>
            <w:tcW w:w="851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ПК 6.1</w:t>
            </w:r>
          </w:p>
        </w:tc>
        <w:tc>
          <w:tcPr>
            <w:tcW w:w="7265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Выбирать рациональные способы технологии и технологические режимы производства швейных изделий</w:t>
            </w:r>
          </w:p>
        </w:tc>
        <w:tc>
          <w:tcPr>
            <w:tcW w:w="1899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</w:tr>
      <w:tr w:rsidR="00467781" w:rsidRPr="00005518" w:rsidTr="00C92DE1">
        <w:trPr>
          <w:trHeight w:val="248"/>
        </w:trPr>
        <w:tc>
          <w:tcPr>
            <w:tcW w:w="851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ПК 6.2</w:t>
            </w:r>
          </w:p>
        </w:tc>
        <w:tc>
          <w:tcPr>
            <w:tcW w:w="7265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Выполнять экономические раскладки лекал (шаблонов)</w:t>
            </w:r>
          </w:p>
        </w:tc>
        <w:tc>
          <w:tcPr>
            <w:tcW w:w="1899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</w:tr>
      <w:tr w:rsidR="00467781" w:rsidRPr="00005518" w:rsidTr="00C92DE1">
        <w:tc>
          <w:tcPr>
            <w:tcW w:w="851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ПК 6.3</w:t>
            </w:r>
          </w:p>
        </w:tc>
        <w:tc>
          <w:tcPr>
            <w:tcW w:w="7265" w:type="dxa"/>
          </w:tcPr>
          <w:p w:rsidR="00467781" w:rsidRPr="001F1BEA" w:rsidRDefault="00467781" w:rsidP="001F1BEA">
            <w:pPr>
              <w:spacing w:after="0"/>
              <w:rPr>
                <w:rFonts w:ascii="Times New Roman" w:hAnsi="Times New Roman"/>
                <w:sz w:val="18"/>
                <w:szCs w:val="24"/>
              </w:rPr>
            </w:pPr>
            <w:r w:rsidRPr="001F1BEA">
              <w:rPr>
                <w:rFonts w:ascii="Times New Roman" w:hAnsi="Times New Roman"/>
                <w:sz w:val="18"/>
                <w:szCs w:val="24"/>
              </w:rPr>
              <w:t>Осуществлять технический контроль качества выпускаемой продукции</w:t>
            </w:r>
          </w:p>
        </w:tc>
        <w:tc>
          <w:tcPr>
            <w:tcW w:w="1899" w:type="dxa"/>
          </w:tcPr>
          <w:p w:rsidR="00467781" w:rsidRPr="001F1BEA" w:rsidRDefault="00467781" w:rsidP="001F1BEA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rFonts w:ascii="Times New Roman" w:hAnsi="Times New Roman"/>
                <w:spacing w:val="-2"/>
                <w:sz w:val="20"/>
                <w:szCs w:val="20"/>
              </w:rPr>
            </w:pPr>
          </w:p>
        </w:tc>
      </w:tr>
    </w:tbl>
    <w:p w:rsidR="00467781" w:rsidRPr="0088659B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C92DE1">
        <w:rPr>
          <w:rFonts w:ascii="Times New Roman" w:hAnsi="Times New Roman"/>
          <w:sz w:val="20"/>
          <w:szCs w:val="24"/>
        </w:rPr>
        <w:t>Итоговая оценка по практике</w:t>
      </w:r>
      <w:r w:rsidRPr="0088659B">
        <w:rPr>
          <w:rFonts w:ascii="Times New Roman" w:hAnsi="Times New Roman"/>
          <w:sz w:val="24"/>
          <w:szCs w:val="24"/>
        </w:rPr>
        <w:t>_________________________________________________________</w:t>
      </w:r>
    </w:p>
    <w:p w:rsidR="00467781" w:rsidRPr="0088659B" w:rsidRDefault="00467781" w:rsidP="0088659B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467781" w:rsidRPr="0088659B" w:rsidRDefault="00467781" w:rsidP="0088659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_________________________________/____________________/_____________________</w:t>
      </w:r>
    </w:p>
    <w:p w:rsidR="00467781" w:rsidRPr="00784D19" w:rsidRDefault="00467781" w:rsidP="00784D19">
      <w:pPr>
        <w:spacing w:after="0" w:line="240" w:lineRule="auto"/>
        <w:jc w:val="both"/>
        <w:rPr>
          <w:rFonts w:ascii="Times New Roman" w:hAnsi="Times New Roman"/>
          <w:i/>
          <w:sz w:val="16"/>
          <w:szCs w:val="16"/>
        </w:rPr>
      </w:pPr>
      <w:r w:rsidRPr="0088659B">
        <w:rPr>
          <w:rFonts w:ascii="Times New Roman" w:hAnsi="Times New Roman"/>
          <w:i/>
          <w:sz w:val="16"/>
          <w:szCs w:val="16"/>
        </w:rPr>
        <w:t xml:space="preserve">Должности руководителя практики </w:t>
      </w:r>
      <w:r w:rsidRPr="0088659B">
        <w:rPr>
          <w:rFonts w:ascii="Times New Roman" w:hAnsi="Times New Roman"/>
          <w:i/>
          <w:sz w:val="16"/>
          <w:szCs w:val="16"/>
        </w:rPr>
        <w:tab/>
        <w:t xml:space="preserve">от предприятия </w:t>
      </w:r>
      <w:r w:rsidRPr="0088659B">
        <w:rPr>
          <w:rFonts w:ascii="Times New Roman" w:hAnsi="Times New Roman"/>
          <w:i/>
          <w:sz w:val="16"/>
          <w:szCs w:val="16"/>
        </w:rPr>
        <w:tab/>
      </w:r>
      <w:r w:rsidRPr="0088659B">
        <w:rPr>
          <w:rFonts w:ascii="Times New Roman" w:hAnsi="Times New Roman"/>
          <w:i/>
          <w:sz w:val="16"/>
          <w:szCs w:val="16"/>
        </w:rPr>
        <w:tab/>
        <w:t>подпись</w:t>
      </w:r>
      <w:r w:rsidRPr="0088659B">
        <w:rPr>
          <w:rFonts w:ascii="Times New Roman" w:hAnsi="Times New Roman"/>
          <w:i/>
          <w:sz w:val="16"/>
          <w:szCs w:val="16"/>
        </w:rPr>
        <w:tab/>
      </w:r>
      <w:r w:rsidRPr="0088659B">
        <w:rPr>
          <w:rFonts w:ascii="Times New Roman" w:hAnsi="Times New Roman"/>
          <w:i/>
          <w:sz w:val="16"/>
          <w:szCs w:val="16"/>
        </w:rPr>
        <w:tab/>
      </w:r>
      <w:r w:rsidRPr="0088659B">
        <w:rPr>
          <w:rFonts w:ascii="Times New Roman" w:hAnsi="Times New Roman"/>
          <w:i/>
          <w:sz w:val="16"/>
          <w:szCs w:val="16"/>
        </w:rPr>
        <w:tab/>
      </w:r>
      <w:r w:rsidRPr="0088659B">
        <w:rPr>
          <w:rFonts w:ascii="Times New Roman" w:hAnsi="Times New Roman"/>
          <w:i/>
          <w:sz w:val="16"/>
          <w:szCs w:val="16"/>
        </w:rPr>
        <w:tab/>
        <w:t>Ф.И.О.</w:t>
      </w: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color w:val="FF0000"/>
          <w:sz w:val="24"/>
          <w:szCs w:val="24"/>
        </w:rPr>
      </w:pPr>
    </w:p>
    <w:p w:rsidR="00467781" w:rsidRPr="0088659B" w:rsidRDefault="00467781" w:rsidP="0088659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8659B">
        <w:rPr>
          <w:rFonts w:ascii="Times New Roman" w:hAnsi="Times New Roman"/>
          <w:sz w:val="24"/>
          <w:szCs w:val="24"/>
        </w:rPr>
        <w:t>Приложение Д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88659B">
        <w:rPr>
          <w:rFonts w:ascii="Times New Roman" w:hAnsi="Times New Roman"/>
          <w:bCs/>
          <w:sz w:val="18"/>
          <w:szCs w:val="18"/>
        </w:rPr>
        <w:t xml:space="preserve">Государственное автономное профессиональное образовательное учреждение 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Cs/>
          <w:caps/>
          <w:sz w:val="18"/>
          <w:szCs w:val="18"/>
        </w:rPr>
      </w:pPr>
      <w:r w:rsidRPr="0088659B">
        <w:rPr>
          <w:rFonts w:ascii="Times New Roman" w:hAnsi="Times New Roman"/>
          <w:bCs/>
          <w:caps/>
          <w:sz w:val="18"/>
          <w:szCs w:val="18"/>
        </w:rPr>
        <w:t>«Оренбургский государственный колледж»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16"/>
          <w:szCs w:val="16"/>
        </w:rPr>
      </w:pPr>
    </w:p>
    <w:p w:rsidR="00467781" w:rsidRPr="0088659B" w:rsidRDefault="00467781" w:rsidP="0088659B">
      <w:pPr>
        <w:spacing w:after="0" w:line="240" w:lineRule="auto"/>
        <w:jc w:val="center"/>
        <w:rPr>
          <w:rFonts w:ascii="Times New Roman ??????????" w:hAnsi="Times New Roman ??????????"/>
          <w:caps/>
        </w:rPr>
      </w:pPr>
      <w:r w:rsidRPr="0088659B">
        <w:rPr>
          <w:rFonts w:ascii="Times New Roman ??????????" w:hAnsi="Times New Roman ??????????"/>
          <w:b/>
          <w:bCs/>
          <w:caps/>
        </w:rPr>
        <w:t>аттестационный лист по практике</w:t>
      </w:r>
    </w:p>
    <w:p w:rsidR="00467781" w:rsidRPr="0088659B" w:rsidRDefault="00467781" w:rsidP="0088659B">
      <w:pPr>
        <w:spacing w:after="0" w:line="240" w:lineRule="auto"/>
        <w:jc w:val="center"/>
        <w:rPr>
          <w:rFonts w:ascii="Times New Roman" w:hAnsi="Times New Roman"/>
        </w:rPr>
      </w:pPr>
      <w:r w:rsidRPr="0088659B">
        <w:rPr>
          <w:rFonts w:ascii="Times New Roman" w:hAnsi="Times New Roman"/>
        </w:rPr>
        <w:t> </w:t>
      </w:r>
    </w:p>
    <w:p w:rsidR="00467781" w:rsidRPr="0088659B" w:rsidRDefault="00467781" w:rsidP="0088659B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88659B">
        <w:rPr>
          <w:rFonts w:ascii="Times New Roman" w:hAnsi="Times New Roman"/>
        </w:rPr>
        <w:t>Ф</w:t>
      </w:r>
      <w:r w:rsidRPr="0088659B">
        <w:rPr>
          <w:rFonts w:ascii="Times New Roman" w:hAnsi="Times New Roman"/>
          <w:sz w:val="20"/>
          <w:szCs w:val="20"/>
        </w:rPr>
        <w:t>.И.О.________________________________________________________________________________</w:t>
      </w:r>
      <w:r>
        <w:rPr>
          <w:rFonts w:ascii="Times New Roman" w:hAnsi="Times New Roman"/>
          <w:sz w:val="20"/>
          <w:szCs w:val="20"/>
        </w:rPr>
        <w:t>________</w:t>
      </w:r>
      <w:r w:rsidRPr="0088659B">
        <w:rPr>
          <w:rFonts w:ascii="Times New Roman" w:hAnsi="Times New Roman"/>
          <w:sz w:val="20"/>
          <w:szCs w:val="20"/>
        </w:rPr>
        <w:t>___,</w:t>
      </w:r>
    </w:p>
    <w:p w:rsidR="00467781" w:rsidRPr="0088659B" w:rsidRDefault="00467781" w:rsidP="001F1BE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0"/>
          <w:szCs w:val="20"/>
          <w:u w:val="single"/>
        </w:rPr>
      </w:pPr>
      <w:r w:rsidRPr="0088659B">
        <w:rPr>
          <w:rFonts w:ascii="Times New Roman" w:hAnsi="Times New Roman"/>
          <w:sz w:val="20"/>
          <w:szCs w:val="20"/>
        </w:rPr>
        <w:t xml:space="preserve">обучающийся (-аяся) на _____ курсе по специальности </w:t>
      </w:r>
      <w:r w:rsidRPr="001F1BEA">
        <w:rPr>
          <w:rFonts w:ascii="Times New Roman" w:hAnsi="Times New Roman"/>
          <w:i/>
          <w:sz w:val="20"/>
          <w:szCs w:val="20"/>
          <w:u w:val="single"/>
        </w:rPr>
        <w:t xml:space="preserve">54.02.01 Дизайн (конструирование, моделирование и технология швейных изделий </w:t>
      </w:r>
      <w:r w:rsidRPr="0088659B">
        <w:rPr>
          <w:rFonts w:ascii="Times New Roman" w:hAnsi="Times New Roman"/>
          <w:sz w:val="20"/>
          <w:szCs w:val="20"/>
        </w:rPr>
        <w:t xml:space="preserve">успешно прошел(а) учебную и производственную практику по профессиональному модулю </w:t>
      </w:r>
      <w:r w:rsidRPr="001F1BEA">
        <w:rPr>
          <w:rFonts w:ascii="Times New Roman" w:hAnsi="Times New Roman"/>
          <w:i/>
          <w:sz w:val="20"/>
          <w:szCs w:val="20"/>
          <w:u w:val="single"/>
        </w:rPr>
        <w:t xml:space="preserve">ПМ06 Участие в разработке технологических процессов в производстве швейной продукции </w:t>
      </w:r>
      <w:r w:rsidRPr="0088659B">
        <w:rPr>
          <w:rFonts w:ascii="Times New Roman" w:hAnsi="Times New Roman"/>
          <w:sz w:val="20"/>
          <w:szCs w:val="20"/>
        </w:rPr>
        <w:t xml:space="preserve">в объеме </w:t>
      </w:r>
      <w:r>
        <w:rPr>
          <w:rFonts w:ascii="Times New Roman" w:hAnsi="Times New Roman"/>
          <w:i/>
          <w:sz w:val="20"/>
          <w:szCs w:val="20"/>
          <w:u w:val="single"/>
        </w:rPr>
        <w:t>288</w:t>
      </w:r>
      <w:r w:rsidRPr="0088659B">
        <w:rPr>
          <w:rFonts w:ascii="Times New Roman" w:hAnsi="Times New Roman"/>
          <w:sz w:val="20"/>
          <w:szCs w:val="20"/>
        </w:rPr>
        <w:t xml:space="preserve"> часов  с «___»_____20__ г. по «___»_______20__ г. на предприятии (в организации) ______________________________________________________</w:t>
      </w:r>
    </w:p>
    <w:p w:rsidR="00467781" w:rsidRPr="0088659B" w:rsidRDefault="00467781" w:rsidP="0088659B">
      <w:pPr>
        <w:spacing w:after="0"/>
        <w:jc w:val="center"/>
        <w:rPr>
          <w:rFonts w:ascii="Times New Roman" w:hAnsi="Times New Roman"/>
          <w:i/>
          <w:sz w:val="16"/>
          <w:szCs w:val="16"/>
        </w:rPr>
      </w:pPr>
      <w:r w:rsidRPr="0088659B">
        <w:rPr>
          <w:rFonts w:ascii="Times New Roman" w:hAnsi="Times New Roman"/>
          <w:i/>
          <w:iCs/>
          <w:sz w:val="16"/>
          <w:szCs w:val="16"/>
        </w:rPr>
        <w:t>наименование организации</w:t>
      </w:r>
    </w:p>
    <w:p w:rsidR="00467781" w:rsidRDefault="00467781" w:rsidP="0088659B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88659B">
        <w:rPr>
          <w:rFonts w:ascii="Times New Roman" w:hAnsi="Times New Roman"/>
          <w:b/>
          <w:bCs/>
          <w:sz w:val="20"/>
          <w:szCs w:val="20"/>
        </w:rPr>
        <w:t xml:space="preserve">Сведения </w:t>
      </w:r>
      <w:r w:rsidRPr="0088659B">
        <w:rPr>
          <w:rFonts w:ascii="Times New Roman" w:hAnsi="Times New Roman"/>
          <w:b/>
          <w:sz w:val="20"/>
          <w:szCs w:val="20"/>
        </w:rPr>
        <w:t>об уровне освоения профессиональных компетенций</w:t>
      </w:r>
      <w:r w:rsidRPr="0088659B">
        <w:rPr>
          <w:rFonts w:ascii="Times New Roman" w:hAnsi="Times New Roman"/>
          <w:b/>
          <w:bCs/>
          <w:sz w:val="20"/>
          <w:szCs w:val="20"/>
        </w:rPr>
        <w:t>:</w:t>
      </w:r>
    </w:p>
    <w:tbl>
      <w:tblPr>
        <w:tblW w:w="10080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/>
      </w:tblPr>
      <w:tblGrid>
        <w:gridCol w:w="1901"/>
        <w:gridCol w:w="4929"/>
        <w:gridCol w:w="1693"/>
        <w:gridCol w:w="1557"/>
      </w:tblGrid>
      <w:tr w:rsidR="00467781" w:rsidRPr="00005518" w:rsidTr="00273466">
        <w:trPr>
          <w:trHeight w:val="381"/>
        </w:trPr>
        <w:tc>
          <w:tcPr>
            <w:tcW w:w="1901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67781" w:rsidRPr="00273466" w:rsidRDefault="00467781" w:rsidP="00273466">
            <w:pPr>
              <w:spacing w:after="0"/>
              <w:ind w:left="125" w:right="136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3466">
              <w:rPr>
                <w:rFonts w:ascii="Times New Roman" w:hAnsi="Times New Roman"/>
                <w:b/>
                <w:bCs/>
                <w:sz w:val="16"/>
                <w:szCs w:val="16"/>
              </w:rPr>
              <w:t>Профессиональные компетенции</w:t>
            </w:r>
          </w:p>
        </w:tc>
        <w:tc>
          <w:tcPr>
            <w:tcW w:w="4929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467781" w:rsidRPr="00273466" w:rsidRDefault="00467781" w:rsidP="00273466">
            <w:pPr>
              <w:spacing w:after="0"/>
              <w:ind w:left="125" w:right="136"/>
              <w:jc w:val="center"/>
              <w:rPr>
                <w:rFonts w:ascii="Times New Roman" w:hAnsi="Times New Roman"/>
                <w:bCs/>
                <w:sz w:val="16"/>
                <w:szCs w:val="16"/>
              </w:rPr>
            </w:pPr>
            <w:r w:rsidRPr="00273466">
              <w:rPr>
                <w:rFonts w:ascii="Times New Roman" w:hAnsi="Times New Roman"/>
                <w:b/>
                <w:sz w:val="16"/>
                <w:szCs w:val="16"/>
              </w:rPr>
              <w:t>Показатель результата</w:t>
            </w:r>
          </w:p>
        </w:tc>
        <w:tc>
          <w:tcPr>
            <w:tcW w:w="1693" w:type="dxa"/>
            <w:vAlign w:val="center"/>
          </w:tcPr>
          <w:p w:rsidR="00467781" w:rsidRPr="00273466" w:rsidRDefault="00467781" w:rsidP="00273466">
            <w:pPr>
              <w:spacing w:after="0"/>
              <w:ind w:left="125" w:right="136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3466">
              <w:rPr>
                <w:rFonts w:ascii="Times New Roman" w:hAnsi="Times New Roman"/>
                <w:b/>
                <w:bCs/>
                <w:sz w:val="16"/>
                <w:szCs w:val="16"/>
              </w:rPr>
              <w:t>Отметка об уровне освоения</w:t>
            </w:r>
          </w:p>
        </w:tc>
        <w:tc>
          <w:tcPr>
            <w:tcW w:w="1557" w:type="dxa"/>
            <w:vAlign w:val="center"/>
          </w:tcPr>
          <w:p w:rsidR="00467781" w:rsidRPr="00273466" w:rsidRDefault="00467781" w:rsidP="00273466">
            <w:pPr>
              <w:spacing w:after="0"/>
              <w:ind w:left="125" w:right="136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273466">
              <w:rPr>
                <w:rFonts w:ascii="Times New Roman" w:hAnsi="Times New Roman"/>
                <w:b/>
                <w:bCs/>
                <w:sz w:val="16"/>
                <w:szCs w:val="16"/>
              </w:rPr>
              <w:t>Подпись руководителя практики</w:t>
            </w:r>
          </w:p>
        </w:tc>
      </w:tr>
      <w:tr w:rsidR="00467781" w:rsidRPr="00005518" w:rsidTr="00273466">
        <w:trPr>
          <w:trHeight w:val="397"/>
        </w:trPr>
        <w:tc>
          <w:tcPr>
            <w:tcW w:w="19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ПК 6.1</w:t>
            </w:r>
            <w:r w:rsidRPr="00273466">
              <w:rPr>
                <w:rFonts w:ascii="Times New Roman" w:hAnsi="Times New Roman"/>
                <w:sz w:val="18"/>
                <w:szCs w:val="18"/>
              </w:rPr>
              <w:tab/>
              <w:t>Выбирать рациональные способы технологии и технологические режимы производства швейных изделий</w:t>
            </w:r>
          </w:p>
        </w:tc>
        <w:tc>
          <w:tcPr>
            <w:tcW w:w="492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наличия деталей кроя  в соответствии с эскизом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правильности  выкраивания деталей кроя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 xml:space="preserve">- подготовка  оборудования для выполнения влажно-тепловых работ 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технологической последовательности обработки узлов и швейных изделий различного ассортимента;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режимов и  методов обработки  узлов и швейных изделий различного ассортимента</w:t>
            </w:r>
          </w:p>
        </w:tc>
        <w:tc>
          <w:tcPr>
            <w:tcW w:w="1693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7781" w:rsidRPr="00005518" w:rsidTr="00273466">
        <w:tc>
          <w:tcPr>
            <w:tcW w:w="19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ПК 6.2</w:t>
            </w:r>
            <w:r w:rsidRPr="00273466">
              <w:rPr>
                <w:rFonts w:ascii="Times New Roman" w:hAnsi="Times New Roman"/>
                <w:sz w:val="18"/>
                <w:szCs w:val="18"/>
              </w:rPr>
              <w:tab/>
              <w:t>Выполнять экономические раскладки лекал (шаблонов)</w:t>
            </w:r>
          </w:p>
        </w:tc>
        <w:tc>
          <w:tcPr>
            <w:tcW w:w="492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названия деталей кроя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определение долевой и уточной нити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выбор швейного оборудования и оборудования для выполнения ВТО для изделий различного ассортимента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выполнение влажно-тепловых работ на оборудование для ВТО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выполнение работ на различном швейном оборудовании с применением средств малой механизации;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 xml:space="preserve">- выполнение ВТО деталей одежды различных ассортиментных групп </w:t>
            </w:r>
          </w:p>
        </w:tc>
        <w:tc>
          <w:tcPr>
            <w:tcW w:w="1693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67781" w:rsidRPr="00005518" w:rsidTr="00273466">
        <w:tc>
          <w:tcPr>
            <w:tcW w:w="1901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ПК 6.3</w:t>
            </w:r>
            <w:r w:rsidRPr="00273466">
              <w:rPr>
                <w:rFonts w:ascii="Times New Roman" w:hAnsi="Times New Roman"/>
                <w:sz w:val="18"/>
                <w:szCs w:val="18"/>
              </w:rPr>
              <w:tab/>
              <w:t xml:space="preserve">Осуществлять технический контроль качества выпускаемой продукции </w:t>
            </w:r>
          </w:p>
        </w:tc>
        <w:tc>
          <w:tcPr>
            <w:tcW w:w="4929" w:type="dxa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соблюдение правил безопасности труд на рабочих местах и правил пожарной безопасности в мастерских;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чтение технического рисунка;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использование ИТК;</w:t>
            </w:r>
          </w:p>
          <w:p w:rsidR="00467781" w:rsidRPr="00273466" w:rsidRDefault="00467781" w:rsidP="00273466">
            <w:pPr>
              <w:spacing w:after="0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273466">
              <w:rPr>
                <w:rFonts w:ascii="Times New Roman" w:hAnsi="Times New Roman"/>
                <w:sz w:val="18"/>
                <w:szCs w:val="18"/>
              </w:rPr>
              <w:t>- применение отраслевых (ОСТ),  Государственных стандартов (ГОСТ);</w:t>
            </w:r>
          </w:p>
        </w:tc>
        <w:tc>
          <w:tcPr>
            <w:tcW w:w="1693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57" w:type="dxa"/>
          </w:tcPr>
          <w:p w:rsidR="00467781" w:rsidRPr="00273466" w:rsidRDefault="00467781" w:rsidP="00273466">
            <w:pPr>
              <w:spacing w:after="0"/>
              <w:ind w:left="127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467781" w:rsidRPr="0088659B" w:rsidRDefault="00467781" w:rsidP="00273466">
      <w:pPr>
        <w:spacing w:after="0"/>
        <w:rPr>
          <w:rFonts w:ascii="Times New Roman" w:hAnsi="Times New Roman"/>
          <w:b/>
          <w:sz w:val="20"/>
          <w:szCs w:val="20"/>
        </w:rPr>
      </w:pP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b/>
          <w:spacing w:val="-2"/>
          <w:szCs w:val="18"/>
        </w:rPr>
      </w:pPr>
      <w:r w:rsidRPr="0088659B">
        <w:rPr>
          <w:rFonts w:ascii="Times New Roman" w:hAnsi="Times New Roman"/>
        </w:rPr>
        <w:t> </w:t>
      </w:r>
      <w:r w:rsidRPr="00273466">
        <w:rPr>
          <w:rFonts w:ascii="Times New Roman" w:hAnsi="Times New Roman"/>
          <w:b/>
          <w:spacing w:val="-2"/>
          <w:szCs w:val="18"/>
        </w:rPr>
        <w:t xml:space="preserve">Заключение: </w:t>
      </w:r>
    </w:p>
    <w:p w:rsidR="00467781" w:rsidRPr="00273466" w:rsidRDefault="00467781" w:rsidP="0088659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/>
          <w:spacing w:val="-2"/>
          <w:szCs w:val="18"/>
        </w:rPr>
      </w:pPr>
      <w:r w:rsidRPr="00273466">
        <w:rPr>
          <w:rFonts w:ascii="Times New Roman" w:hAnsi="Times New Roman"/>
          <w:spacing w:val="-2"/>
          <w:szCs w:val="18"/>
        </w:rPr>
        <w:t xml:space="preserve">В ходе учебной и производственной практики по </w:t>
      </w:r>
      <w:r w:rsidRPr="00273466">
        <w:rPr>
          <w:rFonts w:ascii="Times New Roman" w:hAnsi="Times New Roman"/>
          <w:i/>
          <w:szCs w:val="18"/>
          <w:u w:val="single"/>
        </w:rPr>
        <w:t xml:space="preserve">ПМ06 Участие в разработке технологических процессов в производстве швейной продукции </w:t>
      </w:r>
      <w:r w:rsidRPr="00273466">
        <w:rPr>
          <w:rFonts w:ascii="Times New Roman" w:hAnsi="Times New Roman"/>
          <w:spacing w:val="-2"/>
          <w:szCs w:val="18"/>
        </w:rPr>
        <w:t>обучающийся</w:t>
      </w:r>
      <w:r w:rsidRPr="00273466">
        <w:rPr>
          <w:rFonts w:ascii="Times New Roman" w:hAnsi="Times New Roman"/>
          <w:b/>
          <w:spacing w:val="-2"/>
          <w:szCs w:val="18"/>
        </w:rPr>
        <w:t xml:space="preserve"> </w:t>
      </w:r>
      <w:r w:rsidRPr="00273466">
        <w:rPr>
          <w:rFonts w:ascii="Times New Roman" w:hAnsi="Times New Roman"/>
          <w:spacing w:val="-2"/>
          <w:szCs w:val="18"/>
        </w:rPr>
        <w:t>(</w:t>
      </w:r>
      <w:r w:rsidRPr="00273466">
        <w:rPr>
          <w:rFonts w:ascii="Times New Roman" w:hAnsi="Times New Roman"/>
          <w:i/>
          <w:spacing w:val="-2"/>
          <w:szCs w:val="18"/>
        </w:rPr>
        <w:t>достиг или не достиг</w:t>
      </w:r>
      <w:r w:rsidRPr="00273466">
        <w:rPr>
          <w:rFonts w:ascii="Times New Roman" w:hAnsi="Times New Roman"/>
          <w:spacing w:val="-2"/>
          <w:szCs w:val="18"/>
        </w:rPr>
        <w:t>)</w:t>
      </w:r>
      <w:r w:rsidRPr="00273466">
        <w:rPr>
          <w:rFonts w:ascii="Times New Roman" w:hAnsi="Times New Roman"/>
          <w:b/>
          <w:spacing w:val="-2"/>
          <w:szCs w:val="18"/>
        </w:rPr>
        <w:t xml:space="preserve">__________________________ </w:t>
      </w:r>
      <w:r w:rsidRPr="00273466">
        <w:rPr>
          <w:rFonts w:ascii="Times New Roman" w:hAnsi="Times New Roman"/>
          <w:spacing w:val="-2"/>
          <w:szCs w:val="18"/>
        </w:rPr>
        <w:t>результатов обучения по профессиональным компетенциям</w:t>
      </w: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Cs w:val="18"/>
        </w:rPr>
      </w:pP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Итоговая оценка по учебной практике__________________________________________________</w:t>
      </w: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Итоговая оценка по производственной практике_________________________________________</w:t>
      </w: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Cs w:val="18"/>
        </w:rPr>
      </w:pPr>
    </w:p>
    <w:p w:rsidR="00467781" w:rsidRPr="00273466" w:rsidRDefault="00467781" w:rsidP="0088659B">
      <w:pPr>
        <w:shd w:val="clear" w:color="auto" w:fill="FFFFFF"/>
        <w:spacing w:after="0" w:line="240" w:lineRule="auto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Рекомендуемый разряд _____________________________________________________________ </w:t>
      </w: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Cs w:val="18"/>
        </w:rPr>
      </w:pP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Дата «___»._______.20___</w:t>
      </w: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 w:val="20"/>
          <w:szCs w:val="16"/>
        </w:rPr>
      </w:pP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Подпись руководителя практики от Колледжа___________________________________________</w:t>
      </w: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 w:val="20"/>
          <w:szCs w:val="16"/>
        </w:rPr>
      </w:pPr>
    </w:p>
    <w:p w:rsidR="00467781" w:rsidRPr="00273466" w:rsidRDefault="00467781" w:rsidP="0088659B">
      <w:pPr>
        <w:shd w:val="clear" w:color="auto" w:fill="FFFFFF"/>
        <w:spacing w:after="0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Подпись руководителя практики от предприятия (организации)____________________________</w:t>
      </w:r>
    </w:p>
    <w:p w:rsidR="00467781" w:rsidRDefault="00467781" w:rsidP="0088659B">
      <w:pPr>
        <w:shd w:val="clear" w:color="auto" w:fill="FFFFFF"/>
        <w:spacing w:after="0"/>
        <w:rPr>
          <w:rFonts w:ascii="Times New Roman" w:hAnsi="Times New Roman"/>
          <w:szCs w:val="18"/>
        </w:rPr>
      </w:pPr>
      <w:r w:rsidRPr="00273466">
        <w:rPr>
          <w:rFonts w:ascii="Times New Roman" w:hAnsi="Times New Roman"/>
          <w:szCs w:val="18"/>
        </w:rPr>
        <w:t>М.п.</w:t>
      </w:r>
    </w:p>
    <w:p w:rsidR="00467781" w:rsidRDefault="00467781">
      <w:pPr>
        <w:rPr>
          <w:rFonts w:ascii="Times New Roman" w:hAnsi="Times New Roman"/>
          <w:szCs w:val="18"/>
        </w:rPr>
      </w:pPr>
      <w:r>
        <w:rPr>
          <w:rFonts w:ascii="Times New Roman" w:hAnsi="Times New Roman"/>
          <w:szCs w:val="18"/>
        </w:rPr>
        <w:br w:type="page"/>
      </w:r>
    </w:p>
    <w:p w:rsidR="00467781" w:rsidRPr="00555D69" w:rsidRDefault="00467781" w:rsidP="00192088">
      <w:pPr>
        <w:jc w:val="right"/>
        <w:rPr>
          <w:rFonts w:ascii="Times New Roman" w:hAnsi="Times New Roman"/>
          <w:sz w:val="24"/>
          <w:szCs w:val="24"/>
        </w:rPr>
      </w:pPr>
      <w:r w:rsidRPr="00555D69">
        <w:rPr>
          <w:rFonts w:ascii="Times New Roman" w:hAnsi="Times New Roman"/>
          <w:sz w:val="24"/>
          <w:szCs w:val="24"/>
        </w:rPr>
        <w:t>Приложение Е</w:t>
      </w:r>
    </w:p>
    <w:p w:rsidR="00467781" w:rsidRPr="00555D69" w:rsidRDefault="00467781" w:rsidP="00192088">
      <w:pPr>
        <w:jc w:val="center"/>
        <w:rPr>
          <w:rFonts w:ascii="Times New Roman" w:hAnsi="Times New Roman"/>
          <w:sz w:val="24"/>
          <w:szCs w:val="24"/>
        </w:rPr>
      </w:pPr>
      <w:r w:rsidRPr="00555D69">
        <w:rPr>
          <w:rFonts w:ascii="Times New Roman" w:hAnsi="Times New Roman"/>
          <w:sz w:val="24"/>
          <w:szCs w:val="24"/>
        </w:rPr>
        <w:t xml:space="preserve">Технический рисунок фартука </w:t>
      </w:r>
    </w:p>
    <w:p w:rsidR="00467781" w:rsidRPr="00555D69" w:rsidRDefault="00467781" w:rsidP="00192088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-8.4pt;margin-top:62.9pt;width:496.85pt;height:500.2pt;z-index:251658240;visibility:visible">
            <v:imagedata r:id="rId9" o:title=""/>
            <w10:wrap type="square"/>
          </v:shape>
        </w:pict>
      </w:r>
      <w:r w:rsidRPr="00555D69">
        <w:rPr>
          <w:rFonts w:ascii="Times New Roman" w:hAnsi="Times New Roman"/>
          <w:sz w:val="24"/>
          <w:szCs w:val="24"/>
        </w:rPr>
        <w:br w:type="page"/>
      </w:r>
    </w:p>
    <w:p w:rsidR="00467781" w:rsidRPr="00555D69" w:rsidRDefault="00467781" w:rsidP="0019208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55D69">
        <w:rPr>
          <w:rFonts w:ascii="Times New Roman" w:hAnsi="Times New Roman"/>
          <w:sz w:val="24"/>
          <w:szCs w:val="24"/>
        </w:rPr>
        <w:t>Приложение Ж</w:t>
      </w:r>
    </w:p>
    <w:p w:rsidR="00467781" w:rsidRPr="0088659B" w:rsidRDefault="00467781" w:rsidP="00192088">
      <w:pPr>
        <w:spacing w:after="0" w:line="286" w:lineRule="exact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2" o:spid="_x0000_s1027" type="#_x0000_t75" style="position:absolute;left:0;text-align:left;margin-left:-31.95pt;margin-top:122.85pt;width:533.1pt;height:508.5pt;z-index:251657216;visibility:visible">
            <v:imagedata r:id="rId10" o:title=""/>
            <w10:wrap type="square"/>
          </v:shape>
        </w:pict>
      </w:r>
      <w:r w:rsidRPr="00555D69">
        <w:rPr>
          <w:rFonts w:ascii="Times New Roman" w:hAnsi="Times New Roman"/>
          <w:sz w:val="24"/>
          <w:szCs w:val="24"/>
        </w:rPr>
        <w:t>Технический</w:t>
      </w:r>
      <w:r>
        <w:rPr>
          <w:rFonts w:ascii="Times New Roman" w:hAnsi="Times New Roman"/>
          <w:sz w:val="24"/>
          <w:szCs w:val="24"/>
        </w:rPr>
        <w:t xml:space="preserve"> рисунок платья</w:t>
      </w:r>
    </w:p>
    <w:p w:rsidR="00467781" w:rsidRDefault="00467781">
      <w:pPr>
        <w:rPr>
          <w:rFonts w:ascii="Times New Roman" w:hAnsi="Times New Roman"/>
          <w:szCs w:val="18"/>
        </w:rPr>
      </w:pPr>
    </w:p>
    <w:sectPr w:rsidR="00467781" w:rsidSect="00273466">
      <w:pgSz w:w="11900" w:h="16840"/>
      <w:pgMar w:top="567" w:right="1124" w:bottom="164" w:left="1440" w:header="0" w:footer="0" w:gutter="0"/>
      <w:cols w:space="0" w:equalWidth="0">
        <w:col w:w="934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Courier New" w:hAnsi="Courier New"/>
      </w:rPr>
    </w:lvl>
  </w:abstractNum>
  <w:abstractNum w:abstractNumId="1">
    <w:nsid w:val="00E45B7E"/>
    <w:multiLevelType w:val="hybridMultilevel"/>
    <w:tmpl w:val="7E32CE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2953A11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3">
    <w:nsid w:val="02F0604B"/>
    <w:multiLevelType w:val="hybridMultilevel"/>
    <w:tmpl w:val="6C940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7D0796B"/>
    <w:multiLevelType w:val="hybridMultilevel"/>
    <w:tmpl w:val="3CF4D5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04555F"/>
    <w:multiLevelType w:val="hybridMultilevel"/>
    <w:tmpl w:val="443864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F316B3E"/>
    <w:multiLevelType w:val="hybridMultilevel"/>
    <w:tmpl w:val="0E226D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FB256F3"/>
    <w:multiLevelType w:val="hybridMultilevel"/>
    <w:tmpl w:val="0256E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0FE02CF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9">
    <w:nsid w:val="10DF684A"/>
    <w:multiLevelType w:val="hybridMultilevel"/>
    <w:tmpl w:val="6C9409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5CA158F"/>
    <w:multiLevelType w:val="hybridMultilevel"/>
    <w:tmpl w:val="58ECDF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072ADB"/>
    <w:multiLevelType w:val="hybridMultilevel"/>
    <w:tmpl w:val="50FA17F6"/>
    <w:lvl w:ilvl="0" w:tplc="58BA592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F1C2B48"/>
    <w:multiLevelType w:val="hybridMultilevel"/>
    <w:tmpl w:val="684248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2D04DD"/>
    <w:multiLevelType w:val="hybridMultilevel"/>
    <w:tmpl w:val="253CD1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6B475CD"/>
    <w:multiLevelType w:val="hybridMultilevel"/>
    <w:tmpl w:val="A504331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9C11773"/>
    <w:multiLevelType w:val="hybridMultilevel"/>
    <w:tmpl w:val="74D82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A9D041D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17">
    <w:nsid w:val="2C5D16BD"/>
    <w:multiLevelType w:val="hybridMultilevel"/>
    <w:tmpl w:val="FCD64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2F7A27D1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19">
    <w:nsid w:val="36D11E33"/>
    <w:multiLevelType w:val="hybridMultilevel"/>
    <w:tmpl w:val="B6D48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C33347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21">
    <w:nsid w:val="3D5078CA"/>
    <w:multiLevelType w:val="hybridMultilevel"/>
    <w:tmpl w:val="697E66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DFF0EB3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23">
    <w:nsid w:val="3E951EE9"/>
    <w:multiLevelType w:val="hybridMultilevel"/>
    <w:tmpl w:val="F244ACE2"/>
    <w:lvl w:ilvl="0" w:tplc="8EEA3B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19C50C8"/>
    <w:multiLevelType w:val="hybridMultilevel"/>
    <w:tmpl w:val="346C88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4D09AD"/>
    <w:multiLevelType w:val="hybridMultilevel"/>
    <w:tmpl w:val="76749A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E5C6D06"/>
    <w:multiLevelType w:val="hybridMultilevel"/>
    <w:tmpl w:val="5274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E7514BC"/>
    <w:multiLevelType w:val="hybridMultilevel"/>
    <w:tmpl w:val="688C2A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F745D9E"/>
    <w:multiLevelType w:val="hybridMultilevel"/>
    <w:tmpl w:val="1DF817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4FAC4C97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30">
    <w:nsid w:val="508839CE"/>
    <w:multiLevelType w:val="hybridMultilevel"/>
    <w:tmpl w:val="AEB2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0DA713C"/>
    <w:multiLevelType w:val="hybridMultilevel"/>
    <w:tmpl w:val="9164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2902A0E"/>
    <w:multiLevelType w:val="hybridMultilevel"/>
    <w:tmpl w:val="DE0293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558772AC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34">
    <w:nsid w:val="572C0269"/>
    <w:multiLevelType w:val="hybridMultilevel"/>
    <w:tmpl w:val="5EAE9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5BAA50C3"/>
    <w:multiLevelType w:val="hybridMultilevel"/>
    <w:tmpl w:val="5BB826B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C382BA6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37">
    <w:nsid w:val="5D5B439D"/>
    <w:multiLevelType w:val="hybridMultilevel"/>
    <w:tmpl w:val="93325370"/>
    <w:lvl w:ilvl="0" w:tplc="6FD6E4F8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8">
    <w:nsid w:val="5D857B6B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39">
    <w:nsid w:val="5F88293E"/>
    <w:multiLevelType w:val="multilevel"/>
    <w:tmpl w:val="59D814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cs="Times New Roman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  <w:sz w:val="22"/>
      </w:rPr>
    </w:lvl>
  </w:abstractNum>
  <w:abstractNum w:abstractNumId="40">
    <w:nsid w:val="672A7DB1"/>
    <w:multiLevelType w:val="hybridMultilevel"/>
    <w:tmpl w:val="652015F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BEF599C"/>
    <w:multiLevelType w:val="hybridMultilevel"/>
    <w:tmpl w:val="23D4DD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3"/>
  </w:num>
  <w:num w:numId="2">
    <w:abstractNumId w:val="36"/>
  </w:num>
  <w:num w:numId="3">
    <w:abstractNumId w:val="11"/>
  </w:num>
  <w:num w:numId="4">
    <w:abstractNumId w:val="22"/>
  </w:num>
  <w:num w:numId="5">
    <w:abstractNumId w:val="37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39"/>
  </w:num>
  <w:num w:numId="11">
    <w:abstractNumId w:val="16"/>
  </w:num>
  <w:num w:numId="12">
    <w:abstractNumId w:val="2"/>
  </w:num>
  <w:num w:numId="13">
    <w:abstractNumId w:val="20"/>
  </w:num>
  <w:num w:numId="14">
    <w:abstractNumId w:val="38"/>
  </w:num>
  <w:num w:numId="15">
    <w:abstractNumId w:val="8"/>
  </w:num>
  <w:num w:numId="16">
    <w:abstractNumId w:val="29"/>
  </w:num>
  <w:num w:numId="17">
    <w:abstractNumId w:val="33"/>
  </w:num>
  <w:num w:numId="18">
    <w:abstractNumId w:val="28"/>
  </w:num>
  <w:num w:numId="19">
    <w:abstractNumId w:val="25"/>
  </w:num>
  <w:num w:numId="20">
    <w:abstractNumId w:val="5"/>
  </w:num>
  <w:num w:numId="21">
    <w:abstractNumId w:val="1"/>
  </w:num>
  <w:num w:numId="22">
    <w:abstractNumId w:val="15"/>
  </w:num>
  <w:num w:numId="23">
    <w:abstractNumId w:val="27"/>
  </w:num>
  <w:num w:numId="24">
    <w:abstractNumId w:val="6"/>
  </w:num>
  <w:num w:numId="25">
    <w:abstractNumId w:val="21"/>
  </w:num>
  <w:num w:numId="26">
    <w:abstractNumId w:val="40"/>
  </w:num>
  <w:num w:numId="27">
    <w:abstractNumId w:val="35"/>
  </w:num>
  <w:num w:numId="28">
    <w:abstractNumId w:val="14"/>
  </w:num>
  <w:num w:numId="29">
    <w:abstractNumId w:val="34"/>
  </w:num>
  <w:num w:numId="30">
    <w:abstractNumId w:val="31"/>
  </w:num>
  <w:num w:numId="31">
    <w:abstractNumId w:val="17"/>
  </w:num>
  <w:num w:numId="32">
    <w:abstractNumId w:val="13"/>
  </w:num>
  <w:num w:numId="33">
    <w:abstractNumId w:val="32"/>
  </w:num>
  <w:num w:numId="34">
    <w:abstractNumId w:val="26"/>
  </w:num>
  <w:num w:numId="35">
    <w:abstractNumId w:val="12"/>
  </w:num>
  <w:num w:numId="36">
    <w:abstractNumId w:val="19"/>
  </w:num>
  <w:num w:numId="37">
    <w:abstractNumId w:val="4"/>
  </w:num>
  <w:num w:numId="38">
    <w:abstractNumId w:val="7"/>
  </w:num>
  <w:num w:numId="39">
    <w:abstractNumId w:val="10"/>
  </w:num>
  <w:num w:numId="40">
    <w:abstractNumId w:val="24"/>
  </w:num>
  <w:num w:numId="41">
    <w:abstractNumId w:val="30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021E"/>
    <w:rsid w:val="00005518"/>
    <w:rsid w:val="00016384"/>
    <w:rsid w:val="00171D32"/>
    <w:rsid w:val="00192088"/>
    <w:rsid w:val="001B3003"/>
    <w:rsid w:val="001F1BEA"/>
    <w:rsid w:val="00263491"/>
    <w:rsid w:val="00273466"/>
    <w:rsid w:val="0027373F"/>
    <w:rsid w:val="00277329"/>
    <w:rsid w:val="00303E07"/>
    <w:rsid w:val="0034147C"/>
    <w:rsid w:val="003F0AC7"/>
    <w:rsid w:val="00404E18"/>
    <w:rsid w:val="00411AC2"/>
    <w:rsid w:val="00415594"/>
    <w:rsid w:val="004458AC"/>
    <w:rsid w:val="0044672A"/>
    <w:rsid w:val="00467781"/>
    <w:rsid w:val="004C0511"/>
    <w:rsid w:val="00530FF7"/>
    <w:rsid w:val="00555D69"/>
    <w:rsid w:val="005B5D78"/>
    <w:rsid w:val="00614E8C"/>
    <w:rsid w:val="00622C0A"/>
    <w:rsid w:val="00627581"/>
    <w:rsid w:val="0066237E"/>
    <w:rsid w:val="0067394A"/>
    <w:rsid w:val="006A180E"/>
    <w:rsid w:val="006A505C"/>
    <w:rsid w:val="006F55C2"/>
    <w:rsid w:val="0075731E"/>
    <w:rsid w:val="007579AF"/>
    <w:rsid w:val="0076280B"/>
    <w:rsid w:val="00784D19"/>
    <w:rsid w:val="007900A3"/>
    <w:rsid w:val="007B5E68"/>
    <w:rsid w:val="007C3EAA"/>
    <w:rsid w:val="008057B4"/>
    <w:rsid w:val="00861F91"/>
    <w:rsid w:val="00867409"/>
    <w:rsid w:val="0088659B"/>
    <w:rsid w:val="0091104B"/>
    <w:rsid w:val="00921EC6"/>
    <w:rsid w:val="00924EBC"/>
    <w:rsid w:val="0094034B"/>
    <w:rsid w:val="00956246"/>
    <w:rsid w:val="0096127C"/>
    <w:rsid w:val="009718FE"/>
    <w:rsid w:val="009A01EA"/>
    <w:rsid w:val="009C1148"/>
    <w:rsid w:val="009C6502"/>
    <w:rsid w:val="00A0021E"/>
    <w:rsid w:val="00A0559E"/>
    <w:rsid w:val="00A679F0"/>
    <w:rsid w:val="00B778BA"/>
    <w:rsid w:val="00B81324"/>
    <w:rsid w:val="00BB6953"/>
    <w:rsid w:val="00BE3A5B"/>
    <w:rsid w:val="00BE74A3"/>
    <w:rsid w:val="00BF2579"/>
    <w:rsid w:val="00C065D8"/>
    <w:rsid w:val="00C2720F"/>
    <w:rsid w:val="00C77E75"/>
    <w:rsid w:val="00C92DE1"/>
    <w:rsid w:val="00D10600"/>
    <w:rsid w:val="00D753FA"/>
    <w:rsid w:val="00DF4251"/>
    <w:rsid w:val="00E765CE"/>
    <w:rsid w:val="00E86063"/>
    <w:rsid w:val="00EC41A7"/>
    <w:rsid w:val="00ED7878"/>
    <w:rsid w:val="00F15D36"/>
    <w:rsid w:val="00F60C23"/>
    <w:rsid w:val="00F76E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1AC2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659B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659B"/>
    <w:rPr>
      <w:rFonts w:ascii="Arial" w:hAnsi="Arial" w:cs="Arial"/>
      <w:b/>
      <w:bCs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88659B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88659B"/>
    <w:rPr>
      <w:rFonts w:ascii="Times New Roman" w:hAnsi="Times New Roman" w:cs="Times New Roman"/>
      <w:sz w:val="24"/>
      <w:szCs w:val="24"/>
    </w:rPr>
  </w:style>
  <w:style w:type="paragraph" w:customStyle="1" w:styleId="21">
    <w:name w:val="Список 21"/>
    <w:basedOn w:val="Normal"/>
    <w:uiPriority w:val="99"/>
    <w:rsid w:val="0088659B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ListParagraph">
    <w:name w:val="List Paragraph"/>
    <w:basedOn w:val="Normal"/>
    <w:uiPriority w:val="99"/>
    <w:qFormat/>
    <w:rsid w:val="0088659B"/>
    <w:pPr>
      <w:ind w:left="720"/>
      <w:contextualSpacing/>
    </w:pPr>
    <w:rPr>
      <w:rFonts w:eastAsia="Times New Roman"/>
      <w:lang w:eastAsia="ru-RU"/>
    </w:rPr>
  </w:style>
  <w:style w:type="paragraph" w:styleId="NormalWeb">
    <w:name w:val="Normal (Web)"/>
    <w:basedOn w:val="Normal"/>
    <w:uiPriority w:val="99"/>
    <w:rsid w:val="008865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">
    <w:name w:val="Базовый"/>
    <w:uiPriority w:val="99"/>
    <w:rsid w:val="0088659B"/>
    <w:pPr>
      <w:suppressAutoHyphens/>
      <w:spacing w:after="200" w:line="276" w:lineRule="auto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8659B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59B"/>
    <w:rPr>
      <w:rFonts w:ascii="Tahoma" w:hAnsi="Tahoma" w:cs="Tahoma"/>
      <w:sz w:val="16"/>
      <w:szCs w:val="16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88659B"/>
    <w:pPr>
      <w:tabs>
        <w:tab w:val="center" w:pos="4677"/>
        <w:tab w:val="right" w:pos="9355"/>
      </w:tabs>
      <w:spacing w:after="0" w:line="240" w:lineRule="auto"/>
    </w:pPr>
    <w:rPr>
      <w:rFonts w:cs="Arial"/>
      <w:sz w:val="20"/>
      <w:szCs w:val="20"/>
      <w:lang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8659B"/>
    <w:rPr>
      <w:rFonts w:ascii="Calibri" w:hAnsi="Calibri" w:cs="Arial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88659B"/>
    <w:pPr>
      <w:tabs>
        <w:tab w:val="center" w:pos="4677"/>
        <w:tab w:val="right" w:pos="9355"/>
      </w:tabs>
      <w:spacing w:after="0" w:line="240" w:lineRule="auto"/>
    </w:pPr>
    <w:rPr>
      <w:rFonts w:cs="Arial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88659B"/>
    <w:rPr>
      <w:rFonts w:ascii="Calibri" w:hAnsi="Calibri" w:cs="Arial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8865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88659B"/>
    <w:rPr>
      <w:rFonts w:cs="Times New Roman"/>
      <w:color w:val="0000FF"/>
      <w:u w:val="single"/>
    </w:rPr>
  </w:style>
  <w:style w:type="paragraph" w:customStyle="1" w:styleId="1">
    <w:name w:val="Без интервала1"/>
    <w:uiPriority w:val="99"/>
    <w:rsid w:val="0088659B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4442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2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gitaljournal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ukodelie.blogspot.co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danews.r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osinka.ru/" TargetMode="Externa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234</TotalTime>
  <Pages>33</Pages>
  <Words>9495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Rbt</dc:creator>
  <cp:keywords/>
  <dc:description/>
  <cp:lastModifiedBy>Учительская</cp:lastModifiedBy>
  <cp:revision>56</cp:revision>
  <dcterms:created xsi:type="dcterms:W3CDTF">2018-03-15T08:55:00Z</dcterms:created>
  <dcterms:modified xsi:type="dcterms:W3CDTF">2019-02-06T08:41:00Z</dcterms:modified>
</cp:coreProperties>
</file>